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1F5B" w:rsidRDefault="00E31F5B" w:rsidP="00D25488">
      <w:pPr>
        <w:ind w:left="6379"/>
        <w:rPr>
          <w:b/>
          <w:sz w:val="24"/>
          <w:szCs w:val="24"/>
        </w:rPr>
      </w:pPr>
      <w:r w:rsidRPr="009D10BB">
        <w:rPr>
          <w:b/>
          <w:sz w:val="24"/>
          <w:szCs w:val="24"/>
        </w:rPr>
        <w:t>Приложение №</w:t>
      </w:r>
      <w:r>
        <w:rPr>
          <w:b/>
          <w:sz w:val="24"/>
          <w:szCs w:val="24"/>
        </w:rPr>
        <w:t>13</w:t>
      </w:r>
    </w:p>
    <w:p w:rsidR="00E31F5B" w:rsidRPr="009D10BB" w:rsidRDefault="00E31F5B" w:rsidP="00D25488">
      <w:pPr>
        <w:ind w:left="6379"/>
        <w:rPr>
          <w:b/>
          <w:sz w:val="24"/>
          <w:szCs w:val="24"/>
        </w:rPr>
      </w:pPr>
      <w:r w:rsidRPr="009D10BB">
        <w:rPr>
          <w:b/>
          <w:sz w:val="24"/>
          <w:szCs w:val="24"/>
        </w:rPr>
        <w:t xml:space="preserve">к Договору </w:t>
      </w:r>
      <w:r>
        <w:rPr>
          <w:b/>
          <w:sz w:val="24"/>
          <w:szCs w:val="24"/>
        </w:rPr>
        <w:t>№</w:t>
      </w:r>
    </w:p>
    <w:p w:rsidR="00E31F5B" w:rsidRPr="009D10BB" w:rsidRDefault="00E31F5B" w:rsidP="00D25488">
      <w:pPr>
        <w:ind w:left="6379"/>
        <w:rPr>
          <w:b/>
          <w:sz w:val="24"/>
          <w:szCs w:val="24"/>
        </w:rPr>
      </w:pPr>
      <w:r w:rsidRPr="009D10BB">
        <w:rPr>
          <w:b/>
          <w:sz w:val="24"/>
          <w:szCs w:val="24"/>
        </w:rPr>
        <w:t>от</w:t>
      </w:r>
      <w:r>
        <w:rPr>
          <w:b/>
          <w:sz w:val="24"/>
          <w:szCs w:val="24"/>
        </w:rPr>
        <w:t xml:space="preserve"> «___» __________ 2014</w:t>
      </w:r>
    </w:p>
    <w:p w:rsidR="00E31F5B" w:rsidRPr="00546FC9" w:rsidRDefault="00E31F5B">
      <w:pPr>
        <w:pStyle w:val="Title"/>
        <w:ind w:right="-2"/>
        <w:rPr>
          <w:sz w:val="20"/>
        </w:rPr>
      </w:pPr>
    </w:p>
    <w:p w:rsidR="00E31F5B" w:rsidRPr="00546FC9" w:rsidRDefault="00E31F5B">
      <w:pPr>
        <w:pStyle w:val="PlainText"/>
        <w:rPr>
          <w:rFonts w:ascii="Times New Roman" w:hAnsi="Times New Roman"/>
        </w:rPr>
      </w:pPr>
    </w:p>
    <w:p w:rsidR="00E31F5B" w:rsidRPr="001808A4" w:rsidRDefault="00E31F5B">
      <w:pPr>
        <w:pStyle w:val="PlainText"/>
        <w:ind w:right="-2"/>
        <w:jc w:val="center"/>
        <w:rPr>
          <w:rFonts w:ascii="Times New Roman" w:hAnsi="Times New Roman"/>
          <w:b/>
          <w:bCs/>
          <w:u w:val="single"/>
        </w:rPr>
      </w:pPr>
      <w:r w:rsidRPr="0030159C">
        <w:rPr>
          <w:rFonts w:ascii="Times New Roman" w:hAnsi="Times New Roman"/>
          <w:b/>
          <w:bCs/>
          <w:u w:val="single"/>
        </w:rPr>
        <w:t>Форма банковской гарантии возврата авансового платежа</w:t>
      </w:r>
    </w:p>
    <w:p w:rsidR="00E31F5B" w:rsidRPr="00D25488" w:rsidRDefault="00E31F5B">
      <w:pPr>
        <w:pStyle w:val="Heading3"/>
        <w:suppressAutoHyphens/>
        <w:jc w:val="center"/>
        <w:rPr>
          <w:rStyle w:val="ca-01"/>
          <w:snapToGrid w:val="0"/>
          <w:sz w:val="20"/>
          <w:szCs w:val="20"/>
          <w:lang w:eastAsia="ja-JP"/>
        </w:rPr>
      </w:pPr>
    </w:p>
    <w:p w:rsidR="00E31F5B" w:rsidRPr="00546FC9" w:rsidRDefault="00E31F5B">
      <w:pPr>
        <w:jc w:val="center"/>
        <w:rPr>
          <w:lang w:eastAsia="ja-JP"/>
        </w:rPr>
      </w:pPr>
      <w:r w:rsidRPr="00546FC9">
        <w:rPr>
          <w:b/>
          <w:bCs/>
          <w:i/>
          <w:iCs/>
        </w:rPr>
        <w:t>{Оформляется на фирменном бланке банка }</w:t>
      </w:r>
    </w:p>
    <w:p w:rsidR="00E31F5B" w:rsidRPr="00546FC9" w:rsidRDefault="00E31F5B">
      <w:pPr>
        <w:pStyle w:val="Heading3"/>
        <w:suppressAutoHyphens/>
        <w:jc w:val="center"/>
        <w:rPr>
          <w:rStyle w:val="ca-01"/>
          <w:snapToGrid w:val="0"/>
          <w:sz w:val="20"/>
          <w:szCs w:val="20"/>
          <w:lang w:eastAsia="ja-JP"/>
        </w:rPr>
      </w:pPr>
    </w:p>
    <w:p w:rsidR="00E31F5B" w:rsidRPr="00546FC9" w:rsidRDefault="00E31F5B">
      <w:pPr>
        <w:pStyle w:val="Heading3"/>
        <w:suppressAutoHyphens/>
        <w:jc w:val="center"/>
        <w:rPr>
          <w:bCs/>
          <w:i/>
          <w:iCs/>
          <w:sz w:val="20"/>
        </w:rPr>
      </w:pPr>
      <w:r w:rsidRPr="00546FC9">
        <w:rPr>
          <w:rStyle w:val="ca-01"/>
          <w:snapToGrid w:val="0"/>
          <w:sz w:val="20"/>
          <w:szCs w:val="20"/>
          <w:lang w:eastAsia="ja-JP"/>
        </w:rPr>
        <w:t xml:space="preserve">Банковская гарантия № </w:t>
      </w:r>
      <w:r w:rsidRPr="00546FC9">
        <w:rPr>
          <w:bCs/>
          <w:i/>
          <w:iCs/>
          <w:sz w:val="20"/>
        </w:rPr>
        <w:t>{указание номера банковской гарантии}</w:t>
      </w:r>
    </w:p>
    <w:p w:rsidR="00E31F5B" w:rsidRPr="00546FC9" w:rsidRDefault="00E31F5B">
      <w:pPr>
        <w:ind w:right="-2"/>
      </w:pPr>
    </w:p>
    <w:p w:rsidR="00E31F5B" w:rsidRPr="00546FC9" w:rsidRDefault="00E31F5B">
      <w:pPr>
        <w:ind w:right="-2"/>
        <w:rPr>
          <w:b/>
        </w:rPr>
      </w:pPr>
      <w:r w:rsidRPr="00546FC9">
        <w:t xml:space="preserve">г. Москва  </w:t>
      </w:r>
      <w:r w:rsidRPr="00546FC9">
        <w:tab/>
      </w:r>
      <w:r w:rsidRPr="00546FC9">
        <w:tab/>
      </w:r>
      <w:r w:rsidRPr="00546FC9">
        <w:tab/>
      </w:r>
      <w:r w:rsidRPr="00546FC9">
        <w:tab/>
      </w:r>
      <w:r w:rsidRPr="00546FC9">
        <w:tab/>
      </w:r>
      <w:r w:rsidRPr="00546FC9">
        <w:tab/>
      </w:r>
      <w:r w:rsidRPr="00546FC9">
        <w:tab/>
      </w:r>
      <w:r w:rsidRPr="00546FC9">
        <w:rPr>
          <w:b/>
          <w:i/>
          <w:iCs/>
        </w:rPr>
        <w:t>{указание даты банковской гарантии}</w:t>
      </w:r>
    </w:p>
    <w:p w:rsidR="00E31F5B" w:rsidRPr="00546FC9" w:rsidRDefault="00E31F5B">
      <w:pPr>
        <w:pStyle w:val="pa-3"/>
        <w:spacing w:line="240" w:lineRule="auto"/>
        <w:ind w:firstLine="709"/>
        <w:rPr>
          <w:rStyle w:val="ca-01"/>
          <w:sz w:val="20"/>
          <w:szCs w:val="20"/>
          <w:lang w:eastAsia="ja-JP"/>
        </w:rPr>
      </w:pPr>
    </w:p>
    <w:p w:rsidR="00E31F5B" w:rsidRPr="00546FC9" w:rsidRDefault="00E31F5B">
      <w:pPr>
        <w:pStyle w:val="pa-3"/>
        <w:spacing w:line="240" w:lineRule="auto"/>
        <w:ind w:firstLine="709"/>
        <w:rPr>
          <w:rStyle w:val="ca-01"/>
          <w:sz w:val="20"/>
          <w:szCs w:val="20"/>
          <w:lang w:eastAsia="ja-JP"/>
        </w:rPr>
      </w:pPr>
      <w:r w:rsidRPr="00546FC9">
        <w:rPr>
          <w:rStyle w:val="ca-01"/>
          <w:sz w:val="20"/>
          <w:szCs w:val="20"/>
          <w:lang w:eastAsia="ja-JP"/>
        </w:rPr>
        <w:t xml:space="preserve">Мы информированы о том, что </w:t>
      </w:r>
      <w:r w:rsidRPr="00546FC9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{указание даты заключения Договора} {указание полного наименования Поставщика} </w:t>
      </w:r>
      <w:r w:rsidRPr="00546FC9">
        <w:rPr>
          <w:rStyle w:val="ca-01"/>
          <w:sz w:val="20"/>
          <w:szCs w:val="20"/>
          <w:lang w:eastAsia="ja-JP"/>
        </w:rPr>
        <w:t xml:space="preserve">(ИНН </w:t>
      </w:r>
      <w:r w:rsidRPr="00546FC9">
        <w:rPr>
          <w:rFonts w:ascii="Times New Roman" w:hAnsi="Times New Roman" w:cs="Times New Roman"/>
          <w:b/>
          <w:bCs/>
          <w:i/>
          <w:iCs/>
          <w:sz w:val="20"/>
          <w:szCs w:val="20"/>
        </w:rPr>
        <w:t>{указание ИНН Поставщика}</w:t>
      </w:r>
      <w:r w:rsidRPr="00546FC9">
        <w:rPr>
          <w:rStyle w:val="ca-01"/>
          <w:sz w:val="20"/>
          <w:szCs w:val="20"/>
          <w:lang w:eastAsia="ja-JP"/>
        </w:rPr>
        <w:t xml:space="preserve">, адрес места нахождения: </w:t>
      </w:r>
      <w:r w:rsidRPr="00546FC9">
        <w:rPr>
          <w:rFonts w:ascii="Times New Roman" w:hAnsi="Times New Roman" w:cs="Times New Roman"/>
          <w:b/>
          <w:bCs/>
          <w:i/>
          <w:iCs/>
          <w:sz w:val="20"/>
          <w:szCs w:val="20"/>
        </w:rPr>
        <w:t>{указание адреса места нахождения Поставщика}</w:t>
      </w:r>
      <w:r w:rsidRPr="00546FC9">
        <w:rPr>
          <w:rStyle w:val="ca-01"/>
          <w:sz w:val="20"/>
          <w:szCs w:val="20"/>
          <w:lang w:eastAsia="ja-JP"/>
        </w:rPr>
        <w:t xml:space="preserve">), именуемое в дальнейшем «Принципал» заключило с </w:t>
      </w:r>
      <w:r w:rsidRPr="00546FC9">
        <w:rPr>
          <w:rStyle w:val="ca-01"/>
          <w:b/>
          <w:bCs/>
          <w:i/>
          <w:iCs/>
          <w:sz w:val="20"/>
          <w:szCs w:val="20"/>
          <w:lang w:eastAsia="ja-JP"/>
        </w:rPr>
        <w:t xml:space="preserve">Закрытым акционерным обществом «Атомстройэкспорт» </w:t>
      </w:r>
      <w:r w:rsidRPr="00546FC9">
        <w:rPr>
          <w:rStyle w:val="ca-01"/>
          <w:sz w:val="20"/>
          <w:szCs w:val="20"/>
          <w:lang w:eastAsia="ja-JP"/>
        </w:rPr>
        <w:t xml:space="preserve">(Юридический адрес: </w:t>
      </w:r>
      <w:r w:rsidRPr="00546FC9">
        <w:rPr>
          <w:rFonts w:ascii="Times New Roman" w:hAnsi="Times New Roman" w:cs="Times New Roman"/>
          <w:b/>
          <w:sz w:val="20"/>
          <w:szCs w:val="20"/>
        </w:rPr>
        <w:t>127434, Российская Федерация, г. Москва, Дмитровское шоссе, д.2, стр. 1 ИНН 7701186067, КПП 997450001, ОГРН 1027739496014</w:t>
      </w:r>
      <w:r w:rsidRPr="00546FC9">
        <w:rPr>
          <w:rStyle w:val="ca-01"/>
          <w:sz w:val="20"/>
          <w:szCs w:val="20"/>
          <w:lang w:eastAsia="ja-JP"/>
        </w:rPr>
        <w:t xml:space="preserve">) именуемым в дальнейшем «Бенефициар», Договор № </w:t>
      </w:r>
      <w:r w:rsidRPr="00546FC9">
        <w:rPr>
          <w:rFonts w:ascii="Times New Roman" w:hAnsi="Times New Roman" w:cs="Times New Roman"/>
          <w:b/>
          <w:bCs/>
          <w:i/>
          <w:iCs/>
          <w:sz w:val="20"/>
          <w:szCs w:val="20"/>
        </w:rPr>
        <w:t>{указание номера Договора}</w:t>
      </w:r>
      <w:r w:rsidRPr="00546FC9">
        <w:rPr>
          <w:rStyle w:val="ca-01"/>
          <w:sz w:val="20"/>
          <w:szCs w:val="20"/>
          <w:lang w:eastAsia="ja-JP"/>
        </w:rPr>
        <w:t xml:space="preserve">, именуемый в дальнейшем «Договор», на поставку оборудования, указанного в Приложении № 1 к Договору, для </w:t>
      </w:r>
      <w:r w:rsidRPr="00546FC9">
        <w:rPr>
          <w:rFonts w:ascii="Times New Roman" w:hAnsi="Times New Roman" w:cs="Times New Roman"/>
          <w:b/>
          <w:bCs/>
          <w:i/>
          <w:iCs/>
          <w:sz w:val="20"/>
          <w:szCs w:val="20"/>
        </w:rPr>
        <w:t>{название электростанции}</w:t>
      </w:r>
      <w:r w:rsidRPr="00546FC9">
        <w:rPr>
          <w:rStyle w:val="ca-01"/>
          <w:sz w:val="20"/>
          <w:szCs w:val="20"/>
          <w:lang w:eastAsia="ja-JP"/>
        </w:rPr>
        <w:t xml:space="preserve"> в комплекте с запасными частями (если таковые будут), технической и товаросопроводительной документацией на условиях, в порядке и сроки, предусмотренные Договором, на сумму </w:t>
      </w:r>
      <w:r w:rsidRPr="00546FC9">
        <w:rPr>
          <w:rFonts w:ascii="Times New Roman" w:hAnsi="Times New Roman" w:cs="Times New Roman"/>
          <w:b/>
          <w:bCs/>
          <w:i/>
          <w:iCs/>
          <w:sz w:val="20"/>
          <w:szCs w:val="20"/>
        </w:rPr>
        <w:sym w:font="Symbol" w:char="F07B"/>
      </w:r>
      <w:r w:rsidRPr="00546FC9">
        <w:rPr>
          <w:rFonts w:ascii="Times New Roman" w:hAnsi="Times New Roman" w:cs="Times New Roman"/>
          <w:b/>
          <w:bCs/>
          <w:i/>
          <w:iCs/>
          <w:sz w:val="20"/>
          <w:szCs w:val="20"/>
        </w:rPr>
        <w:t>указание цены договора с учетом НДС в числовой форме</w:t>
      </w:r>
      <w:r w:rsidRPr="00546FC9">
        <w:rPr>
          <w:rFonts w:ascii="Times New Roman" w:hAnsi="Times New Roman" w:cs="Times New Roman"/>
          <w:b/>
          <w:bCs/>
          <w:i/>
          <w:iCs/>
          <w:sz w:val="20"/>
          <w:szCs w:val="20"/>
        </w:rPr>
        <w:sym w:font="Symbol" w:char="F07D"/>
      </w:r>
      <w:r w:rsidRPr="00546FC9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 </w:t>
      </w:r>
      <w:r w:rsidRPr="00546FC9">
        <w:rPr>
          <w:rFonts w:ascii="Times New Roman" w:hAnsi="Times New Roman" w:cs="Times New Roman"/>
          <w:b/>
          <w:bCs/>
          <w:i/>
          <w:iCs/>
          <w:sz w:val="20"/>
          <w:szCs w:val="20"/>
        </w:rPr>
        <w:sym w:font="Symbol" w:char="F07B"/>
      </w:r>
      <w:r w:rsidRPr="00546FC9">
        <w:rPr>
          <w:rFonts w:ascii="Times New Roman" w:hAnsi="Times New Roman" w:cs="Times New Roman"/>
          <w:b/>
          <w:bCs/>
          <w:i/>
          <w:iCs/>
          <w:sz w:val="20"/>
          <w:szCs w:val="20"/>
        </w:rPr>
        <w:t>(в скобках указание цены договора с учетом НДС прописью)</w:t>
      </w:r>
      <w:r w:rsidRPr="00546FC9">
        <w:rPr>
          <w:rFonts w:ascii="Times New Roman" w:hAnsi="Times New Roman" w:cs="Times New Roman"/>
          <w:b/>
          <w:bCs/>
          <w:i/>
          <w:iCs/>
          <w:sz w:val="20"/>
          <w:szCs w:val="20"/>
        </w:rPr>
        <w:sym w:font="Symbol" w:char="F07D"/>
      </w:r>
      <w:r w:rsidRPr="00546FC9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546FC9">
        <w:rPr>
          <w:rStyle w:val="ca-01"/>
          <w:sz w:val="20"/>
          <w:szCs w:val="20"/>
          <w:lang w:eastAsia="ja-JP"/>
        </w:rPr>
        <w:t xml:space="preserve">рублей с учетом НДС. </w:t>
      </w:r>
    </w:p>
    <w:p w:rsidR="00E31F5B" w:rsidRPr="00546FC9" w:rsidRDefault="00E31F5B">
      <w:pPr>
        <w:pStyle w:val="pa-3"/>
        <w:spacing w:line="240" w:lineRule="auto"/>
        <w:ind w:firstLine="709"/>
        <w:rPr>
          <w:rStyle w:val="ca-01"/>
          <w:sz w:val="20"/>
          <w:szCs w:val="20"/>
          <w:lang w:eastAsia="ja-JP"/>
        </w:rPr>
      </w:pPr>
      <w:r w:rsidRPr="00546FC9">
        <w:rPr>
          <w:rStyle w:val="ca-01"/>
          <w:sz w:val="20"/>
          <w:szCs w:val="20"/>
          <w:lang w:eastAsia="ja-JP"/>
        </w:rPr>
        <w:t xml:space="preserve">В соответствии с условиями Договора Бенефициар намерен выплатить Принципалу аванс в сумме </w:t>
      </w:r>
      <w:r w:rsidRPr="00546FC9">
        <w:rPr>
          <w:rFonts w:ascii="Times New Roman" w:hAnsi="Times New Roman" w:cs="Times New Roman"/>
          <w:b/>
          <w:bCs/>
          <w:i/>
          <w:iCs/>
          <w:sz w:val="20"/>
          <w:szCs w:val="20"/>
        </w:rPr>
        <w:sym w:font="Symbol" w:char="F07B"/>
      </w:r>
      <w:r w:rsidRPr="00546FC9">
        <w:rPr>
          <w:rFonts w:ascii="Times New Roman" w:hAnsi="Times New Roman" w:cs="Times New Roman"/>
          <w:b/>
          <w:bCs/>
          <w:i/>
          <w:iCs/>
          <w:sz w:val="20"/>
          <w:szCs w:val="20"/>
        </w:rPr>
        <w:t>указание суммы авансового платежа с учетом НДС в числовой форме</w:t>
      </w:r>
      <w:r w:rsidRPr="00546FC9">
        <w:rPr>
          <w:rFonts w:ascii="Times New Roman" w:hAnsi="Times New Roman" w:cs="Times New Roman"/>
          <w:b/>
          <w:bCs/>
          <w:i/>
          <w:iCs/>
          <w:sz w:val="20"/>
          <w:szCs w:val="20"/>
        </w:rPr>
        <w:sym w:font="Symbol" w:char="F07D"/>
      </w:r>
      <w:r w:rsidRPr="00546FC9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 </w:t>
      </w:r>
      <w:r w:rsidRPr="00546FC9">
        <w:rPr>
          <w:rFonts w:ascii="Times New Roman" w:hAnsi="Times New Roman" w:cs="Times New Roman"/>
          <w:b/>
          <w:bCs/>
          <w:i/>
          <w:iCs/>
          <w:sz w:val="20"/>
          <w:szCs w:val="20"/>
        </w:rPr>
        <w:sym w:font="Symbol" w:char="F07B"/>
      </w:r>
      <w:r w:rsidRPr="00546FC9">
        <w:rPr>
          <w:rFonts w:ascii="Times New Roman" w:hAnsi="Times New Roman" w:cs="Times New Roman"/>
          <w:b/>
          <w:bCs/>
          <w:i/>
          <w:iCs/>
          <w:sz w:val="20"/>
          <w:szCs w:val="20"/>
        </w:rPr>
        <w:t>(в скобках указание суммы авансового платежа с учетом НДС прописью)</w:t>
      </w:r>
      <w:r w:rsidRPr="00546FC9">
        <w:rPr>
          <w:rFonts w:ascii="Times New Roman" w:hAnsi="Times New Roman" w:cs="Times New Roman"/>
          <w:b/>
          <w:bCs/>
          <w:i/>
          <w:iCs/>
          <w:sz w:val="20"/>
          <w:szCs w:val="20"/>
        </w:rPr>
        <w:sym w:font="Symbol" w:char="F07D"/>
      </w:r>
      <w:r w:rsidRPr="00546FC9">
        <w:rPr>
          <w:rStyle w:val="ca-01"/>
          <w:sz w:val="20"/>
          <w:szCs w:val="20"/>
          <w:lang w:eastAsia="ja-JP"/>
        </w:rPr>
        <w:t xml:space="preserve"> рублей с учетом НДС. Принципал обязан предоставить Бенефициару финансовое обеспечение возврата Авансового платежа в виде Банковской гарантии.</w:t>
      </w:r>
    </w:p>
    <w:p w:rsidR="00E31F5B" w:rsidRPr="00546FC9" w:rsidRDefault="00E31F5B">
      <w:pPr>
        <w:pStyle w:val="a"/>
        <w:numPr>
          <w:ilvl w:val="0"/>
          <w:numId w:val="0"/>
        </w:numPr>
        <w:spacing w:line="240" w:lineRule="auto"/>
        <w:ind w:firstLine="709"/>
        <w:rPr>
          <w:sz w:val="20"/>
          <w:szCs w:val="20"/>
        </w:rPr>
      </w:pPr>
      <w:r w:rsidRPr="00546FC9">
        <w:rPr>
          <w:rStyle w:val="ca-01"/>
          <w:rFonts w:eastAsia="Arial Unicode MS"/>
          <w:sz w:val="20"/>
          <w:szCs w:val="20"/>
          <w:lang w:eastAsia="ja-JP"/>
        </w:rPr>
        <w:t xml:space="preserve">1. Учитывая вышеизложенное, по просьбе Принципала, мы, </w:t>
      </w:r>
      <w:r w:rsidRPr="00546FC9">
        <w:rPr>
          <w:b/>
          <w:bCs/>
          <w:i/>
          <w:iCs/>
          <w:sz w:val="20"/>
          <w:szCs w:val="20"/>
        </w:rPr>
        <w:t>{указание полного наименования банка}</w:t>
      </w:r>
      <w:r w:rsidRPr="00546FC9">
        <w:rPr>
          <w:rStyle w:val="ca-01"/>
          <w:sz w:val="20"/>
          <w:szCs w:val="20"/>
          <w:lang w:eastAsia="ja-JP"/>
        </w:rPr>
        <w:t xml:space="preserve">, Лицензия Центрального Банка Российской Федерации на осуществление банковских операций № </w:t>
      </w:r>
      <w:r w:rsidRPr="00546FC9">
        <w:rPr>
          <w:b/>
          <w:bCs/>
          <w:i/>
          <w:iCs/>
          <w:sz w:val="20"/>
          <w:szCs w:val="20"/>
        </w:rPr>
        <w:t xml:space="preserve">{указание номера и даты лицензии </w:t>
      </w:r>
      <w:r w:rsidRPr="00546FC9">
        <w:rPr>
          <w:rStyle w:val="ca-01"/>
          <w:b/>
          <w:bCs/>
          <w:i/>
          <w:iCs/>
          <w:sz w:val="20"/>
          <w:szCs w:val="20"/>
        </w:rPr>
        <w:t>Центрального Банка Российской Федерации</w:t>
      </w:r>
      <w:r w:rsidRPr="00546FC9">
        <w:rPr>
          <w:b/>
          <w:bCs/>
          <w:i/>
          <w:iCs/>
          <w:sz w:val="20"/>
          <w:szCs w:val="20"/>
        </w:rPr>
        <w:t>}</w:t>
      </w:r>
      <w:r w:rsidRPr="00546FC9">
        <w:rPr>
          <w:rStyle w:val="ca-01"/>
          <w:sz w:val="20"/>
          <w:szCs w:val="20"/>
        </w:rPr>
        <w:t xml:space="preserve">, </w:t>
      </w:r>
      <w:r w:rsidRPr="00546FC9">
        <w:rPr>
          <w:rStyle w:val="ca-01"/>
          <w:sz w:val="20"/>
          <w:szCs w:val="20"/>
          <w:lang w:eastAsia="ja-JP"/>
        </w:rPr>
        <w:t>ОГРН</w:t>
      </w:r>
      <w:r w:rsidRPr="00546FC9">
        <w:rPr>
          <w:sz w:val="20"/>
          <w:szCs w:val="20"/>
        </w:rPr>
        <w:t xml:space="preserve"> </w:t>
      </w:r>
      <w:r w:rsidRPr="00546FC9">
        <w:rPr>
          <w:b/>
          <w:bCs/>
          <w:i/>
          <w:iCs/>
          <w:sz w:val="20"/>
          <w:szCs w:val="20"/>
        </w:rPr>
        <w:t>{указание ОГРН банка}</w:t>
      </w:r>
      <w:r w:rsidRPr="00546FC9">
        <w:rPr>
          <w:sz w:val="20"/>
          <w:szCs w:val="20"/>
        </w:rPr>
        <w:t xml:space="preserve">, адрес места </w:t>
      </w:r>
      <w:r w:rsidRPr="00546FC9">
        <w:rPr>
          <w:rStyle w:val="ca-01"/>
          <w:sz w:val="20"/>
          <w:szCs w:val="20"/>
          <w:lang w:eastAsia="ja-JP"/>
        </w:rPr>
        <w:t xml:space="preserve">нахождения: </w:t>
      </w:r>
      <w:r w:rsidRPr="00546FC9">
        <w:rPr>
          <w:b/>
          <w:bCs/>
          <w:i/>
          <w:iCs/>
          <w:sz w:val="20"/>
          <w:szCs w:val="20"/>
        </w:rPr>
        <w:t>{указание адреса места нахождения банка}</w:t>
      </w:r>
      <w:r w:rsidRPr="00546FC9">
        <w:rPr>
          <w:rStyle w:val="ca-01"/>
          <w:sz w:val="20"/>
          <w:szCs w:val="20"/>
          <w:lang w:eastAsia="ja-JP"/>
        </w:rPr>
        <w:t xml:space="preserve">, в лице </w:t>
      </w:r>
      <w:r w:rsidRPr="00546FC9">
        <w:rPr>
          <w:b/>
          <w:bCs/>
          <w:i/>
          <w:iCs/>
          <w:sz w:val="20"/>
          <w:szCs w:val="20"/>
        </w:rPr>
        <w:t>{указание лица, уполномоченного банком на совершение данной сделки}</w:t>
      </w:r>
      <w:r w:rsidRPr="00546FC9">
        <w:rPr>
          <w:rStyle w:val="ca-01"/>
          <w:sz w:val="20"/>
          <w:szCs w:val="20"/>
          <w:lang w:eastAsia="ja-JP"/>
        </w:rPr>
        <w:t xml:space="preserve">, действующего на основании </w:t>
      </w:r>
      <w:r w:rsidRPr="00546FC9">
        <w:rPr>
          <w:b/>
          <w:bCs/>
          <w:i/>
          <w:iCs/>
          <w:sz w:val="20"/>
          <w:szCs w:val="20"/>
        </w:rPr>
        <w:t>{указание правового акта, наделяющего указанное выше лицо, представляющее банк, полномочиями по совершению данной сделки}</w:t>
      </w:r>
      <w:r w:rsidRPr="00546FC9">
        <w:rPr>
          <w:rStyle w:val="ca-01"/>
          <w:sz w:val="20"/>
          <w:szCs w:val="20"/>
          <w:lang w:eastAsia="ja-JP"/>
        </w:rPr>
        <w:t xml:space="preserve">, именуемое в дальнейшем «Гарант», настоящим принимаем на себя безотзывное и безусловное обязательство уплатить Бенефициару любую сумму или суммы, не превышающие </w:t>
      </w:r>
      <w:r w:rsidRPr="00546FC9">
        <w:rPr>
          <w:b/>
          <w:bCs/>
          <w:i/>
          <w:iCs/>
          <w:sz w:val="20"/>
          <w:szCs w:val="20"/>
        </w:rPr>
        <w:sym w:font="Symbol" w:char="F07B"/>
      </w:r>
      <w:r w:rsidRPr="00546FC9">
        <w:rPr>
          <w:b/>
          <w:bCs/>
          <w:i/>
          <w:iCs/>
          <w:sz w:val="20"/>
          <w:szCs w:val="20"/>
        </w:rPr>
        <w:t>указание суммы авансового платежа с учетом НДС в числовой форме</w:t>
      </w:r>
      <w:r w:rsidRPr="00546FC9">
        <w:rPr>
          <w:b/>
          <w:bCs/>
          <w:i/>
          <w:iCs/>
          <w:sz w:val="20"/>
          <w:szCs w:val="20"/>
        </w:rPr>
        <w:sym w:font="Symbol" w:char="F07D"/>
      </w:r>
      <w:r w:rsidRPr="00546FC9">
        <w:rPr>
          <w:b/>
          <w:bCs/>
          <w:i/>
          <w:iCs/>
          <w:sz w:val="20"/>
          <w:szCs w:val="20"/>
        </w:rPr>
        <w:t xml:space="preserve"> </w:t>
      </w:r>
      <w:r w:rsidRPr="00546FC9">
        <w:rPr>
          <w:b/>
          <w:bCs/>
          <w:i/>
          <w:iCs/>
          <w:sz w:val="20"/>
          <w:szCs w:val="20"/>
        </w:rPr>
        <w:sym w:font="Symbol" w:char="F07B"/>
      </w:r>
      <w:r w:rsidRPr="00546FC9">
        <w:rPr>
          <w:b/>
          <w:bCs/>
          <w:i/>
          <w:iCs/>
          <w:sz w:val="20"/>
          <w:szCs w:val="20"/>
        </w:rPr>
        <w:t>(в скобках указание суммы авансового платежа с учетом НДС прописью)</w:t>
      </w:r>
      <w:r w:rsidRPr="00546FC9">
        <w:rPr>
          <w:b/>
          <w:bCs/>
          <w:i/>
          <w:iCs/>
          <w:sz w:val="20"/>
          <w:szCs w:val="20"/>
        </w:rPr>
        <w:sym w:font="Symbol" w:char="F07D"/>
      </w:r>
      <w:r w:rsidRPr="00546FC9">
        <w:rPr>
          <w:b/>
          <w:bCs/>
          <w:i/>
          <w:iCs/>
          <w:sz w:val="20"/>
          <w:szCs w:val="20"/>
        </w:rPr>
        <w:t xml:space="preserve"> </w:t>
      </w:r>
      <w:r w:rsidRPr="00546FC9">
        <w:rPr>
          <w:rStyle w:val="ca-01"/>
          <w:sz w:val="20"/>
          <w:szCs w:val="20"/>
          <w:lang w:eastAsia="ja-JP"/>
        </w:rPr>
        <w:t xml:space="preserve">рублей, в случае неисполнения </w:t>
      </w:r>
      <w:r w:rsidRPr="00546FC9">
        <w:rPr>
          <w:sz w:val="20"/>
          <w:szCs w:val="20"/>
        </w:rPr>
        <w:t xml:space="preserve">Принципалом обязательств по возврату авансового платежа. В соотвествии с Договором, обязанность по возврату аванса наступает в случае невыполнения </w:t>
      </w:r>
      <w:r w:rsidRPr="00546FC9">
        <w:rPr>
          <w:b/>
          <w:bCs/>
          <w:i/>
          <w:iCs/>
          <w:sz w:val="20"/>
          <w:szCs w:val="20"/>
        </w:rPr>
        <w:t xml:space="preserve">{указание полного наименования Поставщика} </w:t>
      </w:r>
      <w:r w:rsidRPr="00546FC9">
        <w:rPr>
          <w:sz w:val="20"/>
          <w:szCs w:val="20"/>
        </w:rPr>
        <w:t>своих обязательств по Договору. Порядок и условия истребования авансового платежа, в случае возникновения обязанности его возврата указаны в Договоре.</w:t>
      </w:r>
    </w:p>
    <w:p w:rsidR="00E31F5B" w:rsidRPr="00546FC9" w:rsidRDefault="00E31F5B">
      <w:pPr>
        <w:spacing w:line="230" w:lineRule="exact"/>
        <w:jc w:val="both"/>
      </w:pPr>
      <w:r w:rsidRPr="00546FC9">
        <w:tab/>
        <w:t>2. Требование Бенефициара об уплате денежной суммы по настоящей Гарантии должно быть представлено Гаранту в письменной форме и подписано лицом, осуществляющим функции единоличного исполнительного органа Бенефициара</w:t>
      </w:r>
      <w:r w:rsidRPr="00546FC9">
        <w:rPr>
          <w:bCs/>
        </w:rPr>
        <w:t xml:space="preserve"> или иным уполномоченным лицом, действующим на основании доверенности, дающей право на подписание требований по гарантиям, с приложением оригинала либо нотариально удостоверенной копии указанной доверенности, а также сопровождаться оригиналом нотариально удостоверенной карточки с образцами подписей уполномоченных лиц Бенефициара и оттиска печати Бенефициара</w:t>
      </w:r>
      <w:r w:rsidRPr="00546FC9">
        <w:t>. На требовании должен быть проставлен оттиск печати Бенефициара. В требовании Бенефициар должен указать, в чем состоит нарушение Принципалом его обязательства по Договору перед Бенефициаром, в обеспечение которого выдана настоящая Гарантия.</w:t>
      </w:r>
    </w:p>
    <w:p w:rsidR="00E31F5B" w:rsidRPr="00546FC9" w:rsidRDefault="00E31F5B">
      <w:pPr>
        <w:pStyle w:val="1"/>
        <w:ind w:right="-2" w:firstLine="0"/>
        <w:rPr>
          <w:rFonts w:ascii="Times New Roman" w:hAnsi="Times New Roman"/>
          <w:sz w:val="20"/>
        </w:rPr>
      </w:pPr>
      <w:r w:rsidRPr="00546FC9">
        <w:rPr>
          <w:rFonts w:ascii="Times New Roman" w:hAnsi="Times New Roman"/>
          <w:sz w:val="20"/>
        </w:rPr>
        <w:tab/>
        <w:t>К требованию Бенефициара должны быть приложены заверенные печатью Бенефициара копии следующих документов:</w:t>
      </w:r>
    </w:p>
    <w:p w:rsidR="00E31F5B" w:rsidRPr="00546FC9" w:rsidRDefault="00E31F5B">
      <w:pPr>
        <w:numPr>
          <w:ilvl w:val="0"/>
          <w:numId w:val="37"/>
        </w:numPr>
        <w:shd w:val="clear" w:color="auto" w:fill="FFFFFF"/>
        <w:autoSpaceDE w:val="0"/>
        <w:autoSpaceDN w:val="0"/>
        <w:adjustRightInd w:val="0"/>
        <w:jc w:val="both"/>
      </w:pPr>
      <w:r w:rsidRPr="00546FC9">
        <w:t xml:space="preserve">настоящей Гарантии; </w:t>
      </w:r>
    </w:p>
    <w:p w:rsidR="00E31F5B" w:rsidRPr="00546FC9" w:rsidRDefault="00E31F5B">
      <w:pPr>
        <w:numPr>
          <w:ilvl w:val="0"/>
          <w:numId w:val="37"/>
        </w:numPr>
        <w:shd w:val="clear" w:color="auto" w:fill="FFFFFF"/>
        <w:autoSpaceDE w:val="0"/>
        <w:autoSpaceDN w:val="0"/>
        <w:adjustRightInd w:val="0"/>
        <w:jc w:val="both"/>
      </w:pPr>
      <w:r w:rsidRPr="00546FC9">
        <w:t xml:space="preserve">Договора; </w:t>
      </w:r>
    </w:p>
    <w:p w:rsidR="00E31F5B" w:rsidRPr="00546FC9" w:rsidRDefault="00E31F5B">
      <w:pPr>
        <w:numPr>
          <w:ilvl w:val="0"/>
          <w:numId w:val="37"/>
        </w:numPr>
        <w:shd w:val="clear" w:color="auto" w:fill="FFFFFF"/>
        <w:autoSpaceDE w:val="0"/>
        <w:autoSpaceDN w:val="0"/>
        <w:adjustRightInd w:val="0"/>
        <w:jc w:val="both"/>
      </w:pPr>
      <w:r w:rsidRPr="00546FC9">
        <w:t xml:space="preserve">платежного поручения Бенефициара на перечисление Принципалу суммы авансового платежа с отметкой кредитной организации, в которой открыт счет Бенефициара, с которого осуществлялось перечисление суммы авансового платежа, о принятии данного платежного поручения к исполнению. </w:t>
      </w:r>
    </w:p>
    <w:p w:rsidR="00E31F5B" w:rsidRPr="00546FC9" w:rsidRDefault="00E31F5B">
      <w:pPr>
        <w:spacing w:line="230" w:lineRule="exact"/>
        <w:jc w:val="both"/>
      </w:pPr>
    </w:p>
    <w:p w:rsidR="00E31F5B" w:rsidRPr="00351770" w:rsidRDefault="00E31F5B" w:rsidP="008441EF">
      <w:pPr>
        <w:tabs>
          <w:tab w:val="left" w:pos="-540"/>
        </w:tabs>
        <w:ind w:right="53" w:firstLine="708"/>
        <w:jc w:val="both"/>
        <w:rPr>
          <w:rStyle w:val="Iniiaiieoeoo"/>
        </w:rPr>
      </w:pPr>
      <w:r w:rsidRPr="00546FC9">
        <w:tab/>
      </w:r>
      <w:r>
        <w:rPr>
          <w:rStyle w:val="Iniiaiieoeoo"/>
        </w:rPr>
        <w:t xml:space="preserve">3. </w:t>
      </w:r>
      <w:r w:rsidRPr="00351770">
        <w:rPr>
          <w:rStyle w:val="Iniiaiieoeoo"/>
        </w:rPr>
        <w:t>Гарант осуществляет платеж Бенефициару в течение 5 (Пяти) рабочих дней с момента получения письменного требования Бенефициара.</w:t>
      </w:r>
    </w:p>
    <w:p w:rsidR="00E31F5B" w:rsidRPr="00546FC9" w:rsidRDefault="00E31F5B">
      <w:pPr>
        <w:ind w:right="-27" w:firstLine="708"/>
        <w:jc w:val="both"/>
      </w:pPr>
      <w:r w:rsidRPr="00546FC9">
        <w:t>4. Ответственность Гаранта перед Бенефициаром ограничивается суммой, указанной в п.1 настоящей Гарантии.</w:t>
      </w:r>
    </w:p>
    <w:p w:rsidR="00E31F5B" w:rsidRPr="00546FC9" w:rsidRDefault="00E31F5B" w:rsidP="000A1E0C">
      <w:pPr>
        <w:shd w:val="clear" w:color="auto" w:fill="FFFFFF"/>
        <w:autoSpaceDE w:val="0"/>
        <w:autoSpaceDN w:val="0"/>
        <w:adjustRightInd w:val="0"/>
        <w:ind w:firstLine="708"/>
        <w:jc w:val="both"/>
      </w:pPr>
      <w:r w:rsidRPr="00546FC9">
        <w:t xml:space="preserve">5. Принадлежащее Бенефициару по настоящей Гарантии право (требование) может быть переуступлено третьему лицу </w:t>
      </w:r>
      <w:r w:rsidRPr="009C2EED">
        <w:t xml:space="preserve">– </w:t>
      </w:r>
      <w:r w:rsidRPr="00E63A78">
        <w:t xml:space="preserve">ОAО «ИНТЕР РАО – Электрогенерация», юридическое лицо, учрежденное по законодательству Российской Федерации, зарегистрированное по адресу: Российская Федерация, </w:t>
      </w:r>
      <w:smartTag w:uri="urn:schemas-microsoft-com:office:smarttags" w:element="metricconverter">
        <w:smartTagPr>
          <w:attr w:name="ProductID" w:val="119435, г"/>
        </w:smartTagPr>
        <w:r w:rsidRPr="00E63A78">
          <w:t>119435, г</w:t>
        </w:r>
      </w:smartTag>
      <w:r w:rsidRPr="00E63A78">
        <w:t>.  Москва, улица Большая Пироговская, дом 27, стр. 1</w:t>
      </w:r>
      <w:r>
        <w:t xml:space="preserve"> (</w:t>
      </w:r>
      <w:r w:rsidRPr="009C2EED">
        <w:t>ОAО «ИНТЕР РАО – Электрогенерация»</w:t>
      </w:r>
      <w:r>
        <w:t>)</w:t>
      </w:r>
      <w:r w:rsidRPr="00546FC9">
        <w:t xml:space="preserve">, без нашего предварительного письменного согласия. В этом случае </w:t>
      </w:r>
      <w:r w:rsidRPr="009C2EED">
        <w:t>ОAО «ИНТЕР РАО – Электрогенерация»</w:t>
      </w:r>
      <w:r>
        <w:t xml:space="preserve"> </w:t>
      </w:r>
      <w:r w:rsidRPr="00546FC9">
        <w:t xml:space="preserve">становится Бенефициаром по Гарантии. Иным третьим лицам (за исключением </w:t>
      </w:r>
      <w:r w:rsidRPr="009C2EED">
        <w:t>ОAО «ИНТЕР РАО – Электрогенерация»</w:t>
      </w:r>
      <w:r w:rsidRPr="00546FC9">
        <w:t xml:space="preserve">) права (требования) по настоящей Гарантии не могут быть переуступлены без нашего предварительного письменного согласия. Мы должны быть уведомлены новым Бенефициаром о заключении соглашения об уступке прав по настоящей гарантии в течение 10 (десяти) </w:t>
      </w:r>
      <w:r>
        <w:t xml:space="preserve">рабочих </w:t>
      </w:r>
      <w:r w:rsidRPr="00546FC9">
        <w:t>дней с даты такой уступки с приложением экземпляра Соглашения об уступке права требования.</w:t>
      </w:r>
    </w:p>
    <w:p w:rsidR="00E31F5B" w:rsidRPr="00546FC9" w:rsidRDefault="00E31F5B">
      <w:pPr>
        <w:shd w:val="clear" w:color="auto" w:fill="FFFFFF"/>
        <w:autoSpaceDE w:val="0"/>
        <w:autoSpaceDN w:val="0"/>
        <w:adjustRightInd w:val="0"/>
        <w:ind w:firstLine="708"/>
        <w:jc w:val="both"/>
      </w:pPr>
      <w:r w:rsidRPr="00546FC9">
        <w:t>6. Настоящая Гарантия не может быть отозвана Гарантом.</w:t>
      </w:r>
    </w:p>
    <w:p w:rsidR="00E31F5B" w:rsidRPr="00546FC9" w:rsidRDefault="00E31F5B">
      <w:pPr>
        <w:shd w:val="clear" w:color="auto" w:fill="FFFFFF"/>
        <w:autoSpaceDE w:val="0"/>
        <w:autoSpaceDN w:val="0"/>
        <w:adjustRightInd w:val="0"/>
        <w:ind w:firstLine="708"/>
        <w:jc w:val="both"/>
      </w:pPr>
      <w:r w:rsidRPr="00546FC9">
        <w:t xml:space="preserve">7. Настоящая Гарантия вступает в силу с даты ее выдачи и действует по </w:t>
      </w:r>
      <w:r w:rsidRPr="00546FC9">
        <w:rPr>
          <w:b/>
          <w:bCs/>
          <w:i/>
          <w:iCs/>
        </w:rPr>
        <w:sym w:font="Symbol" w:char="F07B"/>
      </w:r>
      <w:r w:rsidRPr="00546FC9">
        <w:rPr>
          <w:b/>
          <w:bCs/>
          <w:i/>
          <w:iCs/>
        </w:rPr>
        <w:t>указание срока действия Гарантии</w:t>
      </w:r>
      <w:r w:rsidRPr="00546FC9">
        <w:rPr>
          <w:b/>
          <w:bCs/>
          <w:i/>
          <w:iCs/>
        </w:rPr>
        <w:sym w:font="Symbol" w:char="F07D"/>
      </w:r>
      <w:r w:rsidRPr="00546FC9">
        <w:t xml:space="preserve">. </w:t>
      </w:r>
    </w:p>
    <w:p w:rsidR="00E31F5B" w:rsidRPr="00546FC9" w:rsidRDefault="00E31F5B">
      <w:pPr>
        <w:shd w:val="clear" w:color="auto" w:fill="FFFFFF"/>
        <w:autoSpaceDE w:val="0"/>
        <w:autoSpaceDN w:val="0"/>
        <w:adjustRightInd w:val="0"/>
        <w:ind w:firstLine="708"/>
        <w:jc w:val="both"/>
      </w:pPr>
      <w:r w:rsidRPr="00546FC9">
        <w:t>8. Настоящая Гарантия регулируется законодательством Российской Федерации. Все споры и разногласия, вытекающие из настоящей Гарантии, подлежат рассмотрению в Арбитражном суде города Москвы.</w:t>
      </w:r>
    </w:p>
    <w:p w:rsidR="00E31F5B" w:rsidRPr="00546FC9" w:rsidRDefault="00E31F5B">
      <w:pPr>
        <w:shd w:val="clear" w:color="auto" w:fill="FFFFFF"/>
        <w:autoSpaceDE w:val="0"/>
        <w:autoSpaceDN w:val="0"/>
        <w:adjustRightInd w:val="0"/>
        <w:ind w:firstLine="708"/>
        <w:jc w:val="both"/>
      </w:pPr>
      <w:r w:rsidRPr="00546FC9">
        <w:t>9. Утратившая силу Гарантия возвращается Бенефициаром Гаранту без каких-либо дополнительных требований и запросов Гаранта.</w:t>
      </w:r>
    </w:p>
    <w:p w:rsidR="00E31F5B" w:rsidRPr="00546FC9" w:rsidRDefault="00E31F5B">
      <w:pPr>
        <w:autoSpaceDE w:val="0"/>
        <w:autoSpaceDN w:val="0"/>
        <w:adjustRightInd w:val="0"/>
        <w:jc w:val="both"/>
      </w:pPr>
    </w:p>
    <w:p w:rsidR="00E31F5B" w:rsidRPr="00546FC9" w:rsidRDefault="00E31F5B">
      <w:pPr>
        <w:autoSpaceDE w:val="0"/>
        <w:autoSpaceDN w:val="0"/>
        <w:adjustRightInd w:val="0"/>
        <w:jc w:val="both"/>
      </w:pPr>
    </w:p>
    <w:p w:rsidR="00E31F5B" w:rsidRPr="00546FC9" w:rsidRDefault="00E31F5B">
      <w:pPr>
        <w:autoSpaceDE w:val="0"/>
        <w:autoSpaceDN w:val="0"/>
        <w:adjustRightInd w:val="0"/>
        <w:jc w:val="both"/>
      </w:pPr>
      <w:r w:rsidRPr="00546FC9">
        <w:t>________________            ____________________    _________________________________</w:t>
      </w:r>
    </w:p>
    <w:p w:rsidR="00E31F5B" w:rsidRPr="00546FC9" w:rsidRDefault="00E31F5B">
      <w:pPr>
        <w:autoSpaceDE w:val="0"/>
        <w:autoSpaceDN w:val="0"/>
        <w:adjustRightInd w:val="0"/>
        <w:jc w:val="both"/>
      </w:pPr>
      <w:r w:rsidRPr="00546FC9">
        <w:t xml:space="preserve">Руководитель </w:t>
      </w:r>
      <w:r w:rsidRPr="00546FC9">
        <w:tab/>
      </w:r>
      <w:r w:rsidRPr="00546FC9">
        <w:tab/>
      </w:r>
      <w:r w:rsidRPr="00546FC9">
        <w:tab/>
        <w:t>Подпись                             ФИО полностью</w:t>
      </w:r>
    </w:p>
    <w:p w:rsidR="00E31F5B" w:rsidRPr="00546FC9" w:rsidRDefault="00E31F5B">
      <w:pPr>
        <w:autoSpaceDE w:val="0"/>
        <w:autoSpaceDN w:val="0"/>
        <w:adjustRightInd w:val="0"/>
        <w:jc w:val="both"/>
      </w:pPr>
      <w:r w:rsidRPr="00546FC9">
        <w:t>________________            ____________________    _________________________________</w:t>
      </w:r>
    </w:p>
    <w:p w:rsidR="00E31F5B" w:rsidRPr="00546FC9" w:rsidRDefault="00E31F5B">
      <w:pPr>
        <w:autoSpaceDE w:val="0"/>
        <w:autoSpaceDN w:val="0"/>
        <w:adjustRightInd w:val="0"/>
        <w:jc w:val="both"/>
      </w:pPr>
      <w:r w:rsidRPr="00546FC9">
        <w:t xml:space="preserve">Главный бухгалтер </w:t>
      </w:r>
      <w:r w:rsidRPr="00546FC9">
        <w:tab/>
      </w:r>
      <w:r w:rsidRPr="00546FC9">
        <w:tab/>
        <w:t>Подпись                             ФИО полностью</w:t>
      </w:r>
    </w:p>
    <w:p w:rsidR="00E31F5B" w:rsidRPr="00546FC9" w:rsidRDefault="00E31F5B">
      <w:pPr>
        <w:autoSpaceDE w:val="0"/>
        <w:autoSpaceDN w:val="0"/>
        <w:adjustRightInd w:val="0"/>
        <w:jc w:val="both"/>
        <w:rPr>
          <w:iCs/>
          <w:spacing w:val="-2"/>
        </w:rPr>
      </w:pPr>
    </w:p>
    <w:p w:rsidR="00E31F5B" w:rsidRPr="00546FC9" w:rsidRDefault="00E31F5B">
      <w:pPr>
        <w:autoSpaceDE w:val="0"/>
        <w:autoSpaceDN w:val="0"/>
        <w:adjustRightInd w:val="0"/>
        <w:jc w:val="both"/>
      </w:pPr>
      <w:r w:rsidRPr="00546FC9">
        <w:rPr>
          <w:iCs/>
          <w:spacing w:val="-2"/>
        </w:rPr>
        <w:t>Место печати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4605"/>
        <w:gridCol w:w="4605"/>
      </w:tblGrid>
      <w:tr w:rsidR="00E31F5B" w:rsidRPr="00546FC9">
        <w:tc>
          <w:tcPr>
            <w:tcW w:w="4605" w:type="dxa"/>
          </w:tcPr>
          <w:p w:rsidR="00E31F5B" w:rsidRPr="00546FC9" w:rsidRDefault="00E31F5B"/>
        </w:tc>
        <w:tc>
          <w:tcPr>
            <w:tcW w:w="4605" w:type="dxa"/>
          </w:tcPr>
          <w:p w:rsidR="00E31F5B" w:rsidRPr="00546FC9" w:rsidRDefault="00E31F5B"/>
        </w:tc>
      </w:tr>
    </w:tbl>
    <w:p w:rsidR="00E31F5B" w:rsidRDefault="00E31F5B">
      <w:pPr>
        <w:ind w:right="-2"/>
        <w:jc w:val="center"/>
      </w:pPr>
    </w:p>
    <w:p w:rsidR="00E31F5B" w:rsidRDefault="00E31F5B">
      <w:pPr>
        <w:ind w:right="-2"/>
        <w:jc w:val="center"/>
      </w:pPr>
    </w:p>
    <w:p w:rsidR="00E31F5B" w:rsidRDefault="00E31F5B">
      <w:pPr>
        <w:ind w:right="-2"/>
        <w:jc w:val="center"/>
      </w:pPr>
    </w:p>
    <w:p w:rsidR="00E31F5B" w:rsidRDefault="00E31F5B">
      <w:pPr>
        <w:ind w:right="-2"/>
        <w:jc w:val="center"/>
      </w:pPr>
    </w:p>
    <w:p w:rsidR="00E31F5B" w:rsidRDefault="00E31F5B">
      <w:pPr>
        <w:ind w:right="-2"/>
        <w:jc w:val="center"/>
      </w:pPr>
    </w:p>
    <w:p w:rsidR="00E31F5B" w:rsidRDefault="00E31F5B">
      <w:pPr>
        <w:ind w:right="-2"/>
        <w:jc w:val="center"/>
      </w:pPr>
    </w:p>
    <w:p w:rsidR="00E31F5B" w:rsidRPr="00546FC9" w:rsidRDefault="00E31F5B">
      <w:pPr>
        <w:ind w:right="-2"/>
        <w:jc w:val="center"/>
      </w:pPr>
    </w:p>
    <w:p w:rsidR="00E31F5B" w:rsidRPr="00546FC9" w:rsidRDefault="00E31F5B">
      <w:pPr>
        <w:ind w:right="-2"/>
        <w:jc w:val="center"/>
      </w:pPr>
    </w:p>
    <w:p w:rsidR="00E31F5B" w:rsidRPr="00546FC9" w:rsidRDefault="00E31F5B">
      <w:pPr>
        <w:ind w:right="-2"/>
        <w:jc w:val="center"/>
      </w:pPr>
    </w:p>
    <w:p w:rsidR="00E31F5B" w:rsidRPr="00546FC9" w:rsidRDefault="00E31F5B">
      <w:pPr>
        <w:ind w:right="-2"/>
        <w:jc w:val="center"/>
        <w:rPr>
          <w:b/>
        </w:rPr>
      </w:pPr>
    </w:p>
    <w:p w:rsidR="00E31F5B" w:rsidRPr="00546FC9" w:rsidRDefault="00E31F5B" w:rsidP="00E41D65">
      <w:pPr>
        <w:ind w:right="-2"/>
        <w:rPr>
          <w:b/>
        </w:rPr>
      </w:pPr>
    </w:p>
    <w:p w:rsidR="00E31F5B" w:rsidRPr="00546FC9" w:rsidRDefault="00E31F5B">
      <w:pPr>
        <w:ind w:right="-2"/>
        <w:jc w:val="center"/>
        <w:rPr>
          <w:b/>
        </w:rPr>
      </w:pPr>
    </w:p>
    <w:p w:rsidR="00E31F5B" w:rsidRPr="00546FC9" w:rsidRDefault="00E31F5B">
      <w:pPr>
        <w:ind w:right="-2"/>
        <w:jc w:val="center"/>
        <w:rPr>
          <w:b/>
        </w:rPr>
      </w:pPr>
    </w:p>
    <w:p w:rsidR="00E31F5B" w:rsidRPr="00546FC9" w:rsidRDefault="00E31F5B">
      <w:pPr>
        <w:ind w:right="-2"/>
        <w:jc w:val="center"/>
        <w:rPr>
          <w:b/>
        </w:rPr>
      </w:pPr>
    </w:p>
    <w:p w:rsidR="00E31F5B" w:rsidRDefault="00E31F5B">
      <w:pPr>
        <w:ind w:right="-2"/>
        <w:jc w:val="center"/>
        <w:rPr>
          <w:b/>
        </w:rPr>
      </w:pPr>
    </w:p>
    <w:p w:rsidR="00E31F5B" w:rsidRDefault="00E31F5B">
      <w:pPr>
        <w:ind w:right="-2"/>
        <w:jc w:val="center"/>
        <w:rPr>
          <w:b/>
        </w:rPr>
      </w:pPr>
    </w:p>
    <w:p w:rsidR="00E31F5B" w:rsidRDefault="00E31F5B">
      <w:pPr>
        <w:ind w:right="-2"/>
        <w:jc w:val="center"/>
        <w:rPr>
          <w:b/>
        </w:rPr>
      </w:pPr>
    </w:p>
    <w:p w:rsidR="00E31F5B" w:rsidRDefault="00E31F5B">
      <w:pPr>
        <w:ind w:right="-2"/>
        <w:jc w:val="center"/>
        <w:rPr>
          <w:b/>
        </w:rPr>
      </w:pPr>
    </w:p>
    <w:p w:rsidR="00E31F5B" w:rsidRDefault="00E31F5B">
      <w:pPr>
        <w:ind w:right="-2"/>
        <w:jc w:val="center"/>
        <w:rPr>
          <w:b/>
        </w:rPr>
      </w:pPr>
    </w:p>
    <w:p w:rsidR="00E31F5B" w:rsidRDefault="00E31F5B">
      <w:pPr>
        <w:ind w:right="-2"/>
        <w:jc w:val="center"/>
        <w:rPr>
          <w:b/>
        </w:rPr>
      </w:pPr>
    </w:p>
    <w:p w:rsidR="00E31F5B" w:rsidRDefault="00E31F5B">
      <w:pPr>
        <w:ind w:right="-2"/>
        <w:jc w:val="center"/>
        <w:rPr>
          <w:b/>
        </w:rPr>
      </w:pPr>
    </w:p>
    <w:p w:rsidR="00E31F5B" w:rsidRDefault="00E31F5B">
      <w:pPr>
        <w:ind w:right="-2"/>
        <w:jc w:val="center"/>
        <w:rPr>
          <w:b/>
        </w:rPr>
      </w:pPr>
    </w:p>
    <w:p w:rsidR="00E31F5B" w:rsidRDefault="00E31F5B">
      <w:pPr>
        <w:ind w:right="-2"/>
        <w:jc w:val="center"/>
        <w:rPr>
          <w:b/>
        </w:rPr>
      </w:pPr>
    </w:p>
    <w:p w:rsidR="00E31F5B" w:rsidRDefault="00E31F5B">
      <w:pPr>
        <w:ind w:right="-2"/>
        <w:jc w:val="center"/>
        <w:rPr>
          <w:b/>
        </w:rPr>
      </w:pPr>
    </w:p>
    <w:p w:rsidR="00E31F5B" w:rsidRDefault="00E31F5B">
      <w:pPr>
        <w:ind w:right="-2"/>
        <w:jc w:val="center"/>
        <w:rPr>
          <w:b/>
        </w:rPr>
      </w:pPr>
    </w:p>
    <w:p w:rsidR="00E31F5B" w:rsidRDefault="00E31F5B">
      <w:pPr>
        <w:ind w:right="-2"/>
        <w:jc w:val="center"/>
        <w:rPr>
          <w:b/>
        </w:rPr>
      </w:pPr>
    </w:p>
    <w:p w:rsidR="00E31F5B" w:rsidRDefault="00E31F5B">
      <w:pPr>
        <w:ind w:right="-2"/>
        <w:jc w:val="center"/>
        <w:rPr>
          <w:b/>
        </w:rPr>
      </w:pPr>
    </w:p>
    <w:p w:rsidR="00E31F5B" w:rsidRDefault="00E31F5B">
      <w:pPr>
        <w:ind w:right="-2"/>
        <w:jc w:val="center"/>
        <w:rPr>
          <w:b/>
        </w:rPr>
      </w:pPr>
    </w:p>
    <w:p w:rsidR="00E31F5B" w:rsidRDefault="00E31F5B">
      <w:pPr>
        <w:ind w:right="-2"/>
        <w:jc w:val="center"/>
        <w:rPr>
          <w:b/>
        </w:rPr>
      </w:pPr>
    </w:p>
    <w:p w:rsidR="00E31F5B" w:rsidRDefault="00E31F5B">
      <w:pPr>
        <w:ind w:right="-2"/>
        <w:jc w:val="center"/>
        <w:rPr>
          <w:b/>
        </w:rPr>
      </w:pPr>
    </w:p>
    <w:p w:rsidR="00E31F5B" w:rsidRDefault="00E31F5B">
      <w:pPr>
        <w:ind w:right="-2"/>
        <w:jc w:val="center"/>
        <w:rPr>
          <w:b/>
        </w:rPr>
      </w:pPr>
    </w:p>
    <w:p w:rsidR="00E31F5B" w:rsidRDefault="00E31F5B" w:rsidP="00D25488">
      <w:pPr>
        <w:pStyle w:val="BodyText"/>
        <w:jc w:val="center"/>
        <w:rPr>
          <w:b/>
          <w:bCs/>
          <w:caps/>
          <w:sz w:val="20"/>
          <w:u w:val="single"/>
        </w:rPr>
      </w:pPr>
      <w:r w:rsidRPr="00351770">
        <w:rPr>
          <w:b/>
          <w:bCs/>
          <w:caps/>
          <w:sz w:val="20"/>
          <w:u w:val="single"/>
        </w:rPr>
        <w:t>ФОРМА БАНКОВСКОЙ ГАРАНТИИ</w:t>
      </w:r>
      <w:r w:rsidRPr="008E7DD9">
        <w:rPr>
          <w:b/>
          <w:bCs/>
          <w:caps/>
          <w:sz w:val="20"/>
          <w:u w:val="single"/>
        </w:rPr>
        <w:t xml:space="preserve"> качества</w:t>
      </w:r>
    </w:p>
    <w:p w:rsidR="00E31F5B" w:rsidRPr="00351770" w:rsidRDefault="00E31F5B" w:rsidP="00D25488">
      <w:pPr>
        <w:pStyle w:val="BodyText"/>
        <w:jc w:val="center"/>
        <w:rPr>
          <w:b/>
          <w:bCs/>
          <w:caps/>
          <w:sz w:val="20"/>
          <w:u w:val="single"/>
        </w:rPr>
      </w:pPr>
      <w:r>
        <w:rPr>
          <w:spacing w:val="-3"/>
        </w:rPr>
        <w:t xml:space="preserve">(Банковская </w:t>
      </w:r>
      <w:r w:rsidRPr="00351770">
        <w:rPr>
          <w:spacing w:val="-3"/>
        </w:rPr>
        <w:t>гаранти</w:t>
      </w:r>
      <w:r>
        <w:rPr>
          <w:spacing w:val="-3"/>
        </w:rPr>
        <w:t>я</w:t>
      </w:r>
      <w:r w:rsidRPr="00351770">
        <w:rPr>
          <w:spacing w:val="-3"/>
        </w:rPr>
        <w:t>, обеспечивающ</w:t>
      </w:r>
      <w:r>
        <w:rPr>
          <w:spacing w:val="-3"/>
        </w:rPr>
        <w:t>ая</w:t>
      </w:r>
      <w:r w:rsidRPr="00351770">
        <w:rPr>
          <w:spacing w:val="-3"/>
        </w:rPr>
        <w:t xml:space="preserve"> выполнение Принципалом своих обязательств перед Бенефициаром в течение гарантийного периода</w:t>
      </w:r>
      <w:r>
        <w:rPr>
          <w:spacing w:val="-3"/>
        </w:rPr>
        <w:t>)</w:t>
      </w:r>
    </w:p>
    <w:p w:rsidR="00E31F5B" w:rsidRPr="00351770" w:rsidRDefault="00E31F5B" w:rsidP="00D25488"/>
    <w:p w:rsidR="00E31F5B" w:rsidRPr="00351770" w:rsidRDefault="00E31F5B" w:rsidP="00D25488">
      <w:pPr>
        <w:pStyle w:val="Heading1"/>
        <w:ind w:right="-170"/>
        <w:rPr>
          <w:bCs/>
        </w:rPr>
      </w:pPr>
      <w:r w:rsidRPr="00351770">
        <w:t>БАНКОВСКАЯ ГАРАНТИЯ №____________</w:t>
      </w:r>
    </w:p>
    <w:p w:rsidR="00E31F5B" w:rsidRPr="00351770" w:rsidRDefault="00E31F5B" w:rsidP="00D25488">
      <w:pPr>
        <w:tabs>
          <w:tab w:val="left" w:pos="-720"/>
        </w:tabs>
        <w:ind w:left="-454" w:right="-170"/>
        <w:jc w:val="both"/>
      </w:pPr>
    </w:p>
    <w:p w:rsidR="00E31F5B" w:rsidRPr="00351770" w:rsidRDefault="00E31F5B" w:rsidP="00D25488">
      <w:pPr>
        <w:tabs>
          <w:tab w:val="left" w:pos="-720"/>
        </w:tabs>
        <w:ind w:left="-454" w:right="-170"/>
        <w:jc w:val="center"/>
      </w:pPr>
      <w:r w:rsidRPr="00351770">
        <w:t>г. Москва</w:t>
      </w:r>
      <w:r w:rsidRPr="00351770">
        <w:tab/>
      </w:r>
      <w:r w:rsidRPr="00351770">
        <w:tab/>
      </w:r>
      <w:r w:rsidRPr="00351770">
        <w:tab/>
      </w:r>
      <w:r w:rsidRPr="00351770">
        <w:tab/>
      </w:r>
      <w:r w:rsidRPr="00351770">
        <w:tab/>
      </w:r>
      <w:r w:rsidRPr="00351770">
        <w:tab/>
      </w:r>
      <w:r w:rsidRPr="00351770">
        <w:tab/>
        <w:t xml:space="preserve">                                               «____»_______ </w:t>
      </w:r>
      <w:smartTag w:uri="urn:schemas-microsoft-com:office:smarttags" w:element="metricconverter">
        <w:smartTagPr>
          <w:attr w:name="ProductID" w:val="2014 г"/>
        </w:smartTagPr>
        <w:r w:rsidRPr="00351770">
          <w:t>201</w:t>
        </w:r>
        <w:r>
          <w:t>4</w:t>
        </w:r>
        <w:r w:rsidRPr="00351770">
          <w:t xml:space="preserve"> г</w:t>
        </w:r>
      </w:smartTag>
      <w:r w:rsidRPr="00351770">
        <w:t>.</w:t>
      </w:r>
    </w:p>
    <w:p w:rsidR="00E31F5B" w:rsidRPr="00351770" w:rsidRDefault="00E31F5B" w:rsidP="00D25488">
      <w:pPr>
        <w:tabs>
          <w:tab w:val="left" w:pos="-720"/>
        </w:tabs>
        <w:ind w:left="-454" w:right="-170"/>
        <w:jc w:val="center"/>
      </w:pPr>
    </w:p>
    <w:p w:rsidR="00E31F5B" w:rsidRPr="00351770" w:rsidRDefault="00E31F5B" w:rsidP="00D25488">
      <w:pPr>
        <w:tabs>
          <w:tab w:val="left" w:pos="-720"/>
        </w:tabs>
        <w:ind w:right="53"/>
        <w:jc w:val="both"/>
        <w:rPr>
          <w:rStyle w:val="Iniiaiieoeoo"/>
        </w:rPr>
      </w:pPr>
      <w:r w:rsidRPr="00351770">
        <w:rPr>
          <w:rStyle w:val="ca-01"/>
          <w:sz w:val="20"/>
          <w:szCs w:val="20"/>
          <w:lang w:eastAsia="ja-JP"/>
        </w:rPr>
        <w:tab/>
        <w:t xml:space="preserve">Мы информированы о том, что </w:t>
      </w:r>
      <w:r w:rsidRPr="00351770">
        <w:rPr>
          <w:b/>
          <w:bCs/>
          <w:i/>
          <w:iCs/>
        </w:rPr>
        <w:t xml:space="preserve">{указание даты заключения Договора} {указание полного наименования Поставщика} </w:t>
      </w:r>
      <w:r w:rsidRPr="00351770">
        <w:rPr>
          <w:rStyle w:val="ca-01"/>
          <w:sz w:val="20"/>
          <w:szCs w:val="20"/>
          <w:lang w:eastAsia="ja-JP"/>
        </w:rPr>
        <w:t xml:space="preserve">(ИНН </w:t>
      </w:r>
      <w:r w:rsidRPr="00351770">
        <w:rPr>
          <w:b/>
          <w:bCs/>
          <w:i/>
          <w:iCs/>
        </w:rPr>
        <w:t>{указание ИНН Поставщика}</w:t>
      </w:r>
      <w:r w:rsidRPr="00351770">
        <w:rPr>
          <w:rStyle w:val="ca-01"/>
          <w:sz w:val="20"/>
          <w:szCs w:val="20"/>
          <w:lang w:eastAsia="ja-JP"/>
        </w:rPr>
        <w:t xml:space="preserve">, адрес места нахождения: </w:t>
      </w:r>
      <w:r w:rsidRPr="00351770">
        <w:rPr>
          <w:b/>
          <w:bCs/>
          <w:i/>
          <w:iCs/>
        </w:rPr>
        <w:t>{указание адреса места нахождения Поставщика}</w:t>
      </w:r>
      <w:r w:rsidRPr="00351770">
        <w:rPr>
          <w:rStyle w:val="ca-01"/>
          <w:sz w:val="20"/>
          <w:szCs w:val="20"/>
          <w:lang w:eastAsia="ja-JP"/>
        </w:rPr>
        <w:t xml:space="preserve">), именуемое в дальнейшем «Принципал» заключило с </w:t>
      </w:r>
      <w:r w:rsidRPr="00351770">
        <w:rPr>
          <w:rStyle w:val="ca-01"/>
          <w:b/>
          <w:bCs/>
          <w:i/>
          <w:iCs/>
          <w:sz w:val="20"/>
          <w:szCs w:val="20"/>
          <w:lang w:eastAsia="ja-JP"/>
        </w:rPr>
        <w:t xml:space="preserve">Закрытым акционерным обществом «Атомстройэкспорт» </w:t>
      </w:r>
      <w:r w:rsidRPr="00351770">
        <w:rPr>
          <w:rStyle w:val="ca-01"/>
          <w:sz w:val="20"/>
          <w:szCs w:val="20"/>
          <w:lang w:eastAsia="ja-JP"/>
        </w:rPr>
        <w:t xml:space="preserve">(Юридический адрес: </w:t>
      </w:r>
      <w:r>
        <w:rPr>
          <w:b/>
          <w:sz w:val="21"/>
          <w:szCs w:val="21"/>
        </w:rPr>
        <w:t>127434</w:t>
      </w:r>
      <w:r w:rsidRPr="002A3AAF">
        <w:rPr>
          <w:b/>
          <w:sz w:val="21"/>
          <w:szCs w:val="21"/>
        </w:rPr>
        <w:t xml:space="preserve">, Российская Федерация, г. Москва, </w:t>
      </w:r>
      <w:r>
        <w:rPr>
          <w:b/>
          <w:sz w:val="21"/>
          <w:szCs w:val="21"/>
        </w:rPr>
        <w:t>Дмитровское шоссе, д.2, стр. 1</w:t>
      </w:r>
      <w:r w:rsidRPr="002A3AAF">
        <w:rPr>
          <w:b/>
          <w:sz w:val="21"/>
          <w:szCs w:val="21"/>
        </w:rPr>
        <w:t xml:space="preserve"> ИНН 7701186067, КПП 997450001, </w:t>
      </w:r>
      <w:r w:rsidRPr="00DB4175">
        <w:rPr>
          <w:b/>
          <w:sz w:val="21"/>
          <w:szCs w:val="21"/>
        </w:rPr>
        <w:t>ОГРН 1027739496014</w:t>
      </w:r>
      <w:r w:rsidRPr="00351770">
        <w:rPr>
          <w:rStyle w:val="ca-01"/>
          <w:sz w:val="20"/>
          <w:szCs w:val="20"/>
          <w:lang w:eastAsia="ja-JP"/>
        </w:rPr>
        <w:t xml:space="preserve">) именуемым в дальнейшем «Бенефициар», Договор № </w:t>
      </w:r>
      <w:r w:rsidRPr="00351770">
        <w:rPr>
          <w:b/>
          <w:bCs/>
          <w:i/>
          <w:iCs/>
        </w:rPr>
        <w:t>{указание номера Договора}</w:t>
      </w:r>
      <w:r w:rsidRPr="00351770">
        <w:rPr>
          <w:rStyle w:val="ca-01"/>
          <w:sz w:val="20"/>
          <w:szCs w:val="20"/>
          <w:lang w:eastAsia="ja-JP"/>
        </w:rPr>
        <w:t>, именуемый в дальнейшем «Договор поставки», на поставку оборудования, указанного в Приложении № 1 к Договору</w:t>
      </w:r>
      <w:r w:rsidRPr="009B09A2">
        <w:rPr>
          <w:rStyle w:val="ca-01"/>
          <w:sz w:val="20"/>
          <w:szCs w:val="20"/>
          <w:lang w:eastAsia="ja-JP"/>
        </w:rPr>
        <w:t xml:space="preserve"> </w:t>
      </w:r>
      <w:r w:rsidRPr="00351770">
        <w:rPr>
          <w:rStyle w:val="ca-01"/>
          <w:sz w:val="20"/>
          <w:szCs w:val="20"/>
          <w:lang w:eastAsia="ja-JP"/>
        </w:rPr>
        <w:t xml:space="preserve">поставки, для </w:t>
      </w:r>
      <w:r w:rsidRPr="00351770">
        <w:rPr>
          <w:b/>
          <w:bCs/>
          <w:i/>
          <w:iCs/>
        </w:rPr>
        <w:t>{название электростанции}</w:t>
      </w:r>
      <w:r w:rsidRPr="00351770">
        <w:rPr>
          <w:rStyle w:val="ca-01"/>
          <w:sz w:val="20"/>
          <w:szCs w:val="20"/>
          <w:lang w:eastAsia="ja-JP"/>
        </w:rPr>
        <w:t xml:space="preserve"> в комплекте с запасными частями (если таковые будут), технической и товаросопроводительной документацией на условиях, в порядке и сроки, предусмотренные Договором поставки, на сумму </w:t>
      </w:r>
      <w:r w:rsidRPr="00351770">
        <w:rPr>
          <w:b/>
          <w:bCs/>
          <w:i/>
          <w:iCs/>
        </w:rPr>
        <w:sym w:font="Symbol" w:char="F07B"/>
      </w:r>
      <w:r w:rsidRPr="00351770">
        <w:rPr>
          <w:b/>
          <w:bCs/>
          <w:i/>
          <w:iCs/>
        </w:rPr>
        <w:t>указание цены договора с учетом НДС в числовой форме</w:t>
      </w:r>
      <w:r w:rsidRPr="00351770">
        <w:rPr>
          <w:b/>
          <w:bCs/>
          <w:i/>
          <w:iCs/>
        </w:rPr>
        <w:sym w:font="Symbol" w:char="F07D"/>
      </w:r>
      <w:r w:rsidRPr="00351770">
        <w:rPr>
          <w:b/>
          <w:bCs/>
          <w:i/>
          <w:iCs/>
        </w:rPr>
        <w:t xml:space="preserve"> </w:t>
      </w:r>
      <w:r w:rsidRPr="00351770">
        <w:rPr>
          <w:b/>
          <w:bCs/>
          <w:i/>
          <w:iCs/>
        </w:rPr>
        <w:sym w:font="Symbol" w:char="F07B"/>
      </w:r>
      <w:r w:rsidRPr="00351770">
        <w:rPr>
          <w:b/>
          <w:bCs/>
          <w:i/>
          <w:iCs/>
        </w:rPr>
        <w:t>(в скобках указание цены договора с учетом НДС прописью)</w:t>
      </w:r>
      <w:r w:rsidRPr="00351770">
        <w:rPr>
          <w:b/>
          <w:bCs/>
          <w:i/>
          <w:iCs/>
        </w:rPr>
        <w:sym w:font="Symbol" w:char="F07D"/>
      </w:r>
      <w:r w:rsidRPr="00351770">
        <w:rPr>
          <w:b/>
          <w:bCs/>
        </w:rPr>
        <w:t xml:space="preserve"> </w:t>
      </w:r>
      <w:r w:rsidRPr="00351770">
        <w:rPr>
          <w:rStyle w:val="ca-01"/>
          <w:sz w:val="20"/>
          <w:szCs w:val="20"/>
          <w:lang w:eastAsia="ja-JP"/>
        </w:rPr>
        <w:t>рублей с учетом НДС.</w:t>
      </w:r>
    </w:p>
    <w:p w:rsidR="00E31F5B" w:rsidRPr="00351770" w:rsidRDefault="00E31F5B" w:rsidP="00D25488">
      <w:pPr>
        <w:tabs>
          <w:tab w:val="left" w:pos="-540"/>
        </w:tabs>
        <w:ind w:right="53" w:firstLine="360"/>
        <w:jc w:val="both"/>
        <w:rPr>
          <w:spacing w:val="-3"/>
        </w:rPr>
      </w:pPr>
      <w:r w:rsidRPr="00351770">
        <w:rPr>
          <w:spacing w:val="-3"/>
        </w:rPr>
        <w:t xml:space="preserve">   </w:t>
      </w:r>
      <w:r w:rsidRPr="00351770">
        <w:rPr>
          <w:spacing w:val="-3"/>
        </w:rPr>
        <w:tab/>
        <w:t xml:space="preserve">В соответствии с условиями Договора поставки, Принципал обязан предоставить банковскую гарантию, обеспечивающую выполнение Принципалом своих обязательств перед Бенефициаром в течение гарантийного периода эксплуатации  Оборудования, предусмотренного Договором поставки, равного _____ месяцам с даты поставки Оборудования на сумму </w:t>
      </w:r>
      <w:r w:rsidRPr="00351770">
        <w:rPr>
          <w:b/>
          <w:bCs/>
          <w:i/>
          <w:iCs/>
        </w:rPr>
        <w:sym w:font="Symbol" w:char="F07B"/>
      </w:r>
      <w:r w:rsidRPr="00351770">
        <w:rPr>
          <w:b/>
          <w:bCs/>
          <w:i/>
          <w:iCs/>
        </w:rPr>
        <w:t>указание суммы с учетом НДС в числовой форме</w:t>
      </w:r>
      <w:r w:rsidRPr="00351770">
        <w:rPr>
          <w:b/>
          <w:bCs/>
          <w:i/>
          <w:iCs/>
        </w:rPr>
        <w:sym w:font="Symbol" w:char="F07D"/>
      </w:r>
      <w:r w:rsidRPr="00351770">
        <w:rPr>
          <w:b/>
          <w:bCs/>
          <w:i/>
          <w:iCs/>
        </w:rPr>
        <w:t xml:space="preserve"> </w:t>
      </w:r>
      <w:r w:rsidRPr="00351770">
        <w:rPr>
          <w:b/>
          <w:bCs/>
          <w:i/>
          <w:iCs/>
        </w:rPr>
        <w:sym w:font="Symbol" w:char="F07B"/>
      </w:r>
      <w:r w:rsidRPr="00351770">
        <w:rPr>
          <w:b/>
          <w:bCs/>
          <w:i/>
          <w:iCs/>
        </w:rPr>
        <w:t>(в скобках указание суммы с учетом НДС прописью)</w:t>
      </w:r>
      <w:r w:rsidRPr="00351770">
        <w:rPr>
          <w:b/>
          <w:bCs/>
          <w:i/>
          <w:iCs/>
        </w:rPr>
        <w:sym w:font="Symbol" w:char="F07D"/>
      </w:r>
      <w:r w:rsidRPr="00351770">
        <w:rPr>
          <w:spacing w:val="-3"/>
        </w:rPr>
        <w:t xml:space="preserve">, что составляет </w:t>
      </w:r>
      <w:r>
        <w:rPr>
          <w:spacing w:val="-3"/>
        </w:rPr>
        <w:t>10%</w:t>
      </w:r>
      <w:r w:rsidRPr="00351770">
        <w:rPr>
          <w:spacing w:val="-3"/>
        </w:rPr>
        <w:t xml:space="preserve"> (</w:t>
      </w:r>
      <w:r>
        <w:rPr>
          <w:spacing w:val="-3"/>
        </w:rPr>
        <w:t>десять</w:t>
      </w:r>
      <w:r w:rsidRPr="003462F2">
        <w:rPr>
          <w:spacing w:val="-3"/>
        </w:rPr>
        <w:t xml:space="preserve"> </w:t>
      </w:r>
      <w:r w:rsidRPr="00351770">
        <w:rPr>
          <w:spacing w:val="-3"/>
        </w:rPr>
        <w:t>процентов) от общей суммы Договора поставки.</w:t>
      </w:r>
    </w:p>
    <w:p w:rsidR="00E31F5B" w:rsidRDefault="00E31F5B" w:rsidP="00E63A78">
      <w:pPr>
        <w:tabs>
          <w:tab w:val="left" w:pos="-540"/>
        </w:tabs>
        <w:ind w:right="53"/>
        <w:jc w:val="both"/>
        <w:rPr>
          <w:spacing w:val="-3"/>
        </w:rPr>
      </w:pPr>
      <w:r>
        <w:rPr>
          <w:rStyle w:val="ca-01"/>
          <w:rFonts w:eastAsia="Arial Unicode MS"/>
          <w:sz w:val="20"/>
          <w:szCs w:val="20"/>
          <w:lang w:eastAsia="ja-JP"/>
        </w:rPr>
        <w:tab/>
        <w:t xml:space="preserve">1. Учитывая вышеизложенное, по просьбе Принципала, мы, </w:t>
      </w:r>
      <w:r w:rsidRPr="00E63A78">
        <w:rPr>
          <w:b/>
          <w:bCs/>
          <w:i/>
          <w:iCs/>
        </w:rPr>
        <w:t>{указание полного наименования банка }</w:t>
      </w:r>
      <w:r>
        <w:rPr>
          <w:rStyle w:val="ca-01"/>
          <w:sz w:val="20"/>
          <w:szCs w:val="20"/>
          <w:lang w:eastAsia="ja-JP"/>
        </w:rPr>
        <w:t xml:space="preserve">, Лицензия </w:t>
      </w:r>
      <w:r w:rsidRPr="00E63A78">
        <w:rPr>
          <w:b/>
          <w:bCs/>
          <w:i/>
          <w:iCs/>
        </w:rPr>
        <w:t>{указание организации, выдавшей лицензию}</w:t>
      </w:r>
      <w:r>
        <w:rPr>
          <w:rStyle w:val="ca-01"/>
          <w:sz w:val="20"/>
          <w:szCs w:val="20"/>
          <w:lang w:eastAsia="ja-JP"/>
        </w:rPr>
        <w:t xml:space="preserve"> на осуществление банковских операций № </w:t>
      </w:r>
      <w:r w:rsidRPr="00E63A78">
        <w:rPr>
          <w:b/>
          <w:bCs/>
          <w:i/>
          <w:iCs/>
        </w:rPr>
        <w:t>{указание номера и даты лицензии}</w:t>
      </w:r>
      <w:r>
        <w:rPr>
          <w:rStyle w:val="ca-01"/>
          <w:sz w:val="20"/>
          <w:szCs w:val="20"/>
        </w:rPr>
        <w:t xml:space="preserve">, </w:t>
      </w:r>
      <w:r>
        <w:rPr>
          <w:rStyle w:val="ca-01"/>
          <w:sz w:val="20"/>
          <w:szCs w:val="20"/>
          <w:lang w:eastAsia="ja-JP"/>
        </w:rPr>
        <w:t>ОГРН</w:t>
      </w:r>
      <w:r w:rsidRPr="00351770">
        <w:t xml:space="preserve"> </w:t>
      </w:r>
      <w:r w:rsidRPr="00E63A78">
        <w:rPr>
          <w:b/>
          <w:bCs/>
          <w:i/>
          <w:iCs/>
        </w:rPr>
        <w:t>{указание ОГРН (если есть)}</w:t>
      </w:r>
      <w:r w:rsidRPr="00351770">
        <w:t xml:space="preserve">, </w:t>
      </w:r>
      <w:r>
        <w:rPr>
          <w:rStyle w:val="ca-01"/>
          <w:sz w:val="20"/>
          <w:szCs w:val="20"/>
          <w:lang w:eastAsia="ja-JP"/>
        </w:rPr>
        <w:t>ИНН</w:t>
      </w:r>
      <w:r w:rsidRPr="00351770">
        <w:t xml:space="preserve"> </w:t>
      </w:r>
      <w:r w:rsidRPr="00E63A78">
        <w:rPr>
          <w:b/>
          <w:bCs/>
          <w:i/>
          <w:iCs/>
        </w:rPr>
        <w:t>{указание ИНН (если есть)}</w:t>
      </w:r>
      <w:r w:rsidRPr="00351770">
        <w:t>,</w:t>
      </w:r>
      <w:r>
        <w:t xml:space="preserve"> </w:t>
      </w:r>
      <w:r w:rsidRPr="00351770">
        <w:t xml:space="preserve">адрес места </w:t>
      </w:r>
      <w:r>
        <w:rPr>
          <w:rStyle w:val="ca-01"/>
          <w:sz w:val="20"/>
          <w:szCs w:val="20"/>
          <w:lang w:eastAsia="ja-JP"/>
        </w:rPr>
        <w:t xml:space="preserve">нахождения: </w:t>
      </w:r>
      <w:r w:rsidRPr="00E63A78">
        <w:rPr>
          <w:b/>
          <w:bCs/>
          <w:i/>
          <w:iCs/>
        </w:rPr>
        <w:t>{указание адреса места нахождения банка}</w:t>
      </w:r>
      <w:r>
        <w:rPr>
          <w:rStyle w:val="ca-01"/>
          <w:sz w:val="20"/>
          <w:szCs w:val="20"/>
          <w:lang w:eastAsia="ja-JP"/>
        </w:rPr>
        <w:t xml:space="preserve">, в лице </w:t>
      </w:r>
      <w:r w:rsidRPr="00E63A78">
        <w:rPr>
          <w:b/>
          <w:bCs/>
          <w:i/>
          <w:iCs/>
        </w:rPr>
        <w:t>{указание лица, уполномоченного банком на совершение данной сделки}</w:t>
      </w:r>
      <w:r>
        <w:rPr>
          <w:rStyle w:val="ca-01"/>
          <w:sz w:val="20"/>
          <w:szCs w:val="20"/>
          <w:lang w:eastAsia="ja-JP"/>
        </w:rPr>
        <w:t xml:space="preserve">, действующего на основании </w:t>
      </w:r>
      <w:r w:rsidRPr="00E63A78">
        <w:rPr>
          <w:b/>
          <w:bCs/>
          <w:i/>
          <w:iCs/>
        </w:rPr>
        <w:t>{указание правового акта, наделяющего указанное выше лицо, представляющее банк, полномочиями по совершению данной сделки}</w:t>
      </w:r>
      <w:r>
        <w:rPr>
          <w:rStyle w:val="ca-01"/>
          <w:sz w:val="20"/>
          <w:szCs w:val="20"/>
          <w:lang w:eastAsia="ja-JP"/>
        </w:rPr>
        <w:t xml:space="preserve">, именуемое в дальнейшем «Гарант», настоящим принимаем на себя безотзывное и безусловное обязательство уплатить Бенефициару любую сумму или суммы, не превышающие </w:t>
      </w:r>
      <w:r w:rsidRPr="00351770">
        <w:sym w:font="Symbol" w:char="F07B"/>
      </w:r>
      <w:r w:rsidRPr="00E63A78">
        <w:rPr>
          <w:b/>
          <w:bCs/>
          <w:i/>
          <w:iCs/>
        </w:rPr>
        <w:t>указание суммы с учетом НДС в числовой форме</w:t>
      </w:r>
      <w:r w:rsidRPr="00351770">
        <w:sym w:font="Symbol" w:char="F07D"/>
      </w:r>
      <w:r w:rsidRPr="00E63A78">
        <w:rPr>
          <w:b/>
          <w:bCs/>
          <w:i/>
          <w:iCs/>
        </w:rPr>
        <w:t xml:space="preserve"> </w:t>
      </w:r>
      <w:r w:rsidRPr="00351770">
        <w:sym w:font="Symbol" w:char="F07B"/>
      </w:r>
      <w:r w:rsidRPr="00E63A78">
        <w:rPr>
          <w:b/>
          <w:bCs/>
          <w:i/>
          <w:iCs/>
        </w:rPr>
        <w:t>(в скобках указание суммы с учетом НДС прописью)</w:t>
      </w:r>
      <w:r w:rsidRPr="00351770">
        <w:sym w:font="Symbol" w:char="F07D"/>
      </w:r>
      <w:r w:rsidRPr="00E63A78">
        <w:rPr>
          <w:b/>
          <w:bCs/>
          <w:i/>
          <w:iCs/>
        </w:rPr>
        <w:t xml:space="preserve"> </w:t>
      </w:r>
      <w:r>
        <w:rPr>
          <w:rStyle w:val="ca-01"/>
          <w:sz w:val="20"/>
          <w:szCs w:val="20"/>
          <w:lang w:eastAsia="ja-JP"/>
        </w:rPr>
        <w:t xml:space="preserve">рублей, в случае неисполнения </w:t>
      </w:r>
      <w:r w:rsidRPr="00351770">
        <w:t>Принципалом своих обязательств в течение предусмотренного Договором поставки гарантийного периода эксплуатации Оборудования.</w:t>
      </w:r>
    </w:p>
    <w:p w:rsidR="00E31F5B" w:rsidRPr="00351770" w:rsidRDefault="00E31F5B" w:rsidP="00D25488">
      <w:pPr>
        <w:tabs>
          <w:tab w:val="left" w:pos="-540"/>
        </w:tabs>
        <w:autoSpaceDE w:val="0"/>
        <w:autoSpaceDN w:val="0"/>
        <w:adjustRightInd w:val="0"/>
        <w:ind w:right="53"/>
        <w:jc w:val="both"/>
        <w:rPr>
          <w:iCs/>
        </w:rPr>
      </w:pPr>
      <w:r w:rsidRPr="00351770">
        <w:tab/>
        <w:t xml:space="preserve">Объем обязательств Гаранта по настоящей банковской гарантии ограничен суммой </w:t>
      </w:r>
      <w:r w:rsidRPr="00351770">
        <w:rPr>
          <w:b/>
          <w:bCs/>
          <w:i/>
          <w:iCs/>
        </w:rPr>
        <w:sym w:font="Symbol" w:char="F07B"/>
      </w:r>
      <w:r w:rsidRPr="00351770">
        <w:rPr>
          <w:b/>
          <w:bCs/>
          <w:i/>
          <w:iCs/>
        </w:rPr>
        <w:t>указание суммы с учетом НДС в числовой форме</w:t>
      </w:r>
      <w:r w:rsidRPr="00351770">
        <w:rPr>
          <w:b/>
          <w:bCs/>
          <w:i/>
          <w:iCs/>
        </w:rPr>
        <w:sym w:font="Symbol" w:char="F07D"/>
      </w:r>
      <w:r w:rsidRPr="00351770">
        <w:rPr>
          <w:b/>
          <w:bCs/>
          <w:i/>
          <w:iCs/>
        </w:rPr>
        <w:t xml:space="preserve"> </w:t>
      </w:r>
      <w:r w:rsidRPr="00351770">
        <w:rPr>
          <w:b/>
          <w:bCs/>
          <w:i/>
          <w:iCs/>
        </w:rPr>
        <w:sym w:font="Symbol" w:char="F07B"/>
      </w:r>
      <w:r w:rsidRPr="00351770">
        <w:rPr>
          <w:b/>
          <w:bCs/>
          <w:i/>
          <w:iCs/>
        </w:rPr>
        <w:t>(в скобках указание суммы с учетом НДС прописью)</w:t>
      </w:r>
      <w:r w:rsidRPr="00351770">
        <w:rPr>
          <w:b/>
          <w:bCs/>
          <w:i/>
          <w:iCs/>
        </w:rPr>
        <w:sym w:font="Symbol" w:char="F07D"/>
      </w:r>
      <w:r w:rsidRPr="00351770">
        <w:rPr>
          <w:spacing w:val="-3"/>
        </w:rPr>
        <w:t xml:space="preserve">  </w:t>
      </w:r>
      <w:r w:rsidRPr="00351770">
        <w:t xml:space="preserve">(далее – </w:t>
      </w:r>
      <w:r w:rsidRPr="00351770">
        <w:rPr>
          <w:b/>
        </w:rPr>
        <w:t>«Гарантийная сумма»</w:t>
      </w:r>
      <w:r w:rsidRPr="00351770">
        <w:t>).</w:t>
      </w:r>
    </w:p>
    <w:p w:rsidR="00E31F5B" w:rsidRDefault="00E31F5B" w:rsidP="00E63A78">
      <w:pPr>
        <w:pStyle w:val="BodyText3"/>
        <w:tabs>
          <w:tab w:val="left" w:pos="-540"/>
        </w:tabs>
        <w:ind w:right="53"/>
        <w:jc w:val="both"/>
        <w:rPr>
          <w:rStyle w:val="Iniiaiieoeoo"/>
          <w:sz w:val="20"/>
          <w:szCs w:val="20"/>
        </w:rPr>
      </w:pPr>
      <w:r w:rsidRPr="00351770">
        <w:rPr>
          <w:rStyle w:val="Iniiaiieoeoo"/>
          <w:sz w:val="20"/>
          <w:szCs w:val="20"/>
        </w:rPr>
        <w:tab/>
        <w:t xml:space="preserve">В случае неисполнения/ненадлежащего исполнения Принципалом своих обязательств перед Бенефициаром в течение гарантийного периода эксплуатации Оборудования, Гарант обязуется выплатить Бенефициару необходимую сумму денежных средств, соответствующую фактическому размеру невыполненных Принципалом обязательств, но не более </w:t>
      </w:r>
      <w:r w:rsidRPr="00351770">
        <w:rPr>
          <w:spacing w:val="-3"/>
          <w:sz w:val="20"/>
          <w:szCs w:val="20"/>
        </w:rPr>
        <w:t>Гарантийной суммы.</w:t>
      </w:r>
    </w:p>
    <w:p w:rsidR="00E31F5B" w:rsidRDefault="00E31F5B">
      <w:pPr>
        <w:spacing w:line="230" w:lineRule="exact"/>
        <w:jc w:val="both"/>
      </w:pPr>
      <w:r w:rsidRPr="00351770">
        <w:rPr>
          <w:rStyle w:val="Iniiaiieoeoo"/>
        </w:rPr>
        <w:tab/>
      </w:r>
      <w:r w:rsidRPr="00546FC9">
        <w:t>2. Требование Бенефициара об уплате денежной суммы по настоящей Гарантии должно быть представлено Гаранту в письменной форме и подписано лицом, осуществляющим функции единоличного исполнительного органа Бенефициара</w:t>
      </w:r>
      <w:r w:rsidRPr="00546FC9">
        <w:rPr>
          <w:bCs/>
        </w:rPr>
        <w:t xml:space="preserve"> или иным уполномоченным лицом, действующим на основании доверенности, дающей право на подписание требований по гарантиям, с приложением оригинала либо нотариально удостоверенной копии указанной доверенности, а также сопровождаться оригиналом нотариально удостоверенной карточки с образцами подписей уполномоченных лиц Бенефициара и оттиска печати Бенефициара</w:t>
      </w:r>
      <w:r w:rsidRPr="00546FC9">
        <w:t>. На требовании должен быть проставлен оттиск печати Бенефициара. В требовании Бенефициар должен указать, в чем состоит нарушение Принципалом его обязательства по Договору перед Бенефициаром, в обеспечение которого выдана настоящая Гарантия.</w:t>
      </w:r>
    </w:p>
    <w:p w:rsidR="00E31F5B" w:rsidRPr="00351770" w:rsidRDefault="00E31F5B" w:rsidP="00D25488">
      <w:pPr>
        <w:tabs>
          <w:tab w:val="left" w:pos="-540"/>
        </w:tabs>
        <w:ind w:right="53"/>
        <w:jc w:val="both"/>
        <w:rPr>
          <w:rStyle w:val="Iniiaiieoeoo"/>
        </w:rPr>
      </w:pPr>
    </w:p>
    <w:p w:rsidR="00E31F5B" w:rsidRDefault="00E31F5B" w:rsidP="00055C4C">
      <w:pPr>
        <w:tabs>
          <w:tab w:val="left" w:pos="-540"/>
        </w:tabs>
        <w:suppressAutoHyphens/>
        <w:ind w:right="53"/>
        <w:jc w:val="both"/>
        <w:rPr>
          <w:rStyle w:val="Iniiaiieoeoo"/>
        </w:rPr>
      </w:pPr>
      <w:r>
        <w:rPr>
          <w:rStyle w:val="Iniiaiieoeoo"/>
        </w:rPr>
        <w:tab/>
      </w:r>
      <w:r w:rsidRPr="00546FC9">
        <w:t>К требованию Бенефициара должны быть приложены заверенные печатью Бенефициара копии следующих документов:</w:t>
      </w:r>
    </w:p>
    <w:p w:rsidR="00E31F5B" w:rsidRPr="00351770" w:rsidRDefault="00E31F5B" w:rsidP="00200676">
      <w:pPr>
        <w:numPr>
          <w:ilvl w:val="0"/>
          <w:numId w:val="39"/>
        </w:numPr>
        <w:tabs>
          <w:tab w:val="left" w:pos="-540"/>
        </w:tabs>
        <w:suppressAutoHyphens/>
        <w:ind w:left="0" w:right="53"/>
        <w:jc w:val="both"/>
        <w:rPr>
          <w:rStyle w:val="Iniiaiieoeoo"/>
        </w:rPr>
      </w:pPr>
      <w:r>
        <w:rPr>
          <w:rStyle w:val="Iniiaiieoeoo"/>
        </w:rPr>
        <w:t>Н</w:t>
      </w:r>
      <w:r w:rsidRPr="00351770">
        <w:rPr>
          <w:rStyle w:val="Iniiaiieoeoo"/>
        </w:rPr>
        <w:t>астоящей гарантии;</w:t>
      </w:r>
    </w:p>
    <w:p w:rsidR="00E31F5B" w:rsidRPr="00351770" w:rsidRDefault="00E31F5B" w:rsidP="00200676">
      <w:pPr>
        <w:numPr>
          <w:ilvl w:val="0"/>
          <w:numId w:val="39"/>
        </w:numPr>
        <w:tabs>
          <w:tab w:val="left" w:pos="-540"/>
        </w:tabs>
        <w:suppressAutoHyphens/>
        <w:ind w:left="0" w:right="53"/>
        <w:jc w:val="both"/>
        <w:rPr>
          <w:rStyle w:val="Iniiaiieoeoo"/>
        </w:rPr>
      </w:pPr>
      <w:r>
        <w:rPr>
          <w:rStyle w:val="Iniiaiieoeoo"/>
        </w:rPr>
        <w:t>Д</w:t>
      </w:r>
      <w:r w:rsidRPr="00351770">
        <w:rPr>
          <w:rStyle w:val="Iniiaiieoeoo"/>
        </w:rPr>
        <w:t>оговора поставки и изменений и/или дополнений к нему</w:t>
      </w:r>
      <w:r>
        <w:rPr>
          <w:rStyle w:val="Iniiaiieoeoo"/>
        </w:rPr>
        <w:t>.</w:t>
      </w:r>
    </w:p>
    <w:p w:rsidR="00E31F5B" w:rsidRDefault="00E31F5B" w:rsidP="00E63A78">
      <w:pPr>
        <w:tabs>
          <w:tab w:val="left" w:pos="-540"/>
        </w:tabs>
        <w:ind w:right="53"/>
        <w:jc w:val="both"/>
        <w:rPr>
          <w:rStyle w:val="Iniiaiieoeoo"/>
        </w:rPr>
      </w:pPr>
    </w:p>
    <w:p w:rsidR="00E31F5B" w:rsidRDefault="00E31F5B" w:rsidP="00FC10A6">
      <w:pPr>
        <w:ind w:right="-27" w:firstLine="708"/>
        <w:jc w:val="both"/>
        <w:rPr>
          <w:rStyle w:val="Iniiaiieoeoo"/>
        </w:rPr>
      </w:pPr>
      <w:r>
        <w:rPr>
          <w:rStyle w:val="Iniiaiieoeoo"/>
        </w:rPr>
        <w:t xml:space="preserve">3. </w:t>
      </w:r>
      <w:r w:rsidRPr="00351770">
        <w:rPr>
          <w:rStyle w:val="Iniiaiieoeoo"/>
        </w:rPr>
        <w:t>Гарант осуществляет платеж Бенефициару в течение 5 (Пяти) рабочих дней с момента получения письменного требования Бенефициара.</w:t>
      </w:r>
    </w:p>
    <w:p w:rsidR="00E31F5B" w:rsidRPr="00546FC9" w:rsidRDefault="00E31F5B" w:rsidP="008441EF">
      <w:pPr>
        <w:ind w:right="-27" w:firstLine="708"/>
        <w:jc w:val="both"/>
      </w:pPr>
      <w:r w:rsidRPr="00351770">
        <w:rPr>
          <w:rStyle w:val="Iniiaiieoeoo"/>
        </w:rPr>
        <w:tab/>
      </w:r>
      <w:r w:rsidRPr="00546FC9">
        <w:t>4. Ответственность Гаранта перед Бенефициаром ограничивается суммой, указанной в п.1 настоящей Гарантии.</w:t>
      </w:r>
    </w:p>
    <w:p w:rsidR="00E31F5B" w:rsidRDefault="00E31F5B" w:rsidP="00E63A78">
      <w:pPr>
        <w:tabs>
          <w:tab w:val="left" w:pos="-540"/>
        </w:tabs>
        <w:ind w:right="53"/>
        <w:jc w:val="both"/>
      </w:pPr>
      <w:r>
        <w:tab/>
        <w:t xml:space="preserve">5. </w:t>
      </w:r>
      <w:r w:rsidRPr="00351770">
        <w:t xml:space="preserve">Принадлежащее Бенефициару по настоящей Гарантии право (требование) может быть переуступлено третьему лицу – </w:t>
      </w:r>
      <w:r w:rsidRPr="009C2EED">
        <w:t>ОAО «ИНТЕР РАО – Электрогенерация», юридическое лицо, учрежденное по законодательству Российской Федерации, зарегистрированное по адресу: Российская Федерация, 119435, г.  Москва, улица Большая Пироговская, дом 27, стр. 1</w:t>
      </w:r>
      <w:r>
        <w:t xml:space="preserve"> (</w:t>
      </w:r>
      <w:r w:rsidRPr="009C2EED">
        <w:t>ОAО «ИНТЕР РАО – Электрогенерация»</w:t>
      </w:r>
      <w:r>
        <w:t>)</w:t>
      </w:r>
      <w:r w:rsidRPr="00351770">
        <w:t xml:space="preserve">, без нашего предварительного письменного согласия. В этом случае </w:t>
      </w:r>
      <w:r w:rsidRPr="009C2EED">
        <w:t>ОAО «ИНТЕР РАО – Электрогенерация»</w:t>
      </w:r>
      <w:r>
        <w:t xml:space="preserve"> </w:t>
      </w:r>
      <w:r w:rsidRPr="00351770">
        <w:t xml:space="preserve">становится Бенефициаром по Гарантии. Иным третьим лицам (за исключением </w:t>
      </w:r>
      <w:r w:rsidRPr="009C2EED">
        <w:t>ОAО «ИНТЕР РАО – Электрогенерация»</w:t>
      </w:r>
      <w:r w:rsidRPr="00351770">
        <w:t xml:space="preserve">) права (требования) по настоящей Гарантии не могут быть переуступлены без нашего предварительного письменного согласия. Мы должны быть уведомлены новым Бенефициаром о заключении соглашения об уступке прав по настоящей гарантии в течение 10 (десяти) </w:t>
      </w:r>
      <w:r>
        <w:t xml:space="preserve">рабочих </w:t>
      </w:r>
      <w:r w:rsidRPr="00351770">
        <w:t>дней с даты такой уступки с приложением экземпляра Соглашения об уступке права требования.</w:t>
      </w:r>
    </w:p>
    <w:p w:rsidR="00E31F5B" w:rsidRPr="00546FC9" w:rsidRDefault="00E31F5B" w:rsidP="008441EF">
      <w:pPr>
        <w:shd w:val="clear" w:color="auto" w:fill="FFFFFF"/>
        <w:autoSpaceDE w:val="0"/>
        <w:autoSpaceDN w:val="0"/>
        <w:adjustRightInd w:val="0"/>
        <w:ind w:firstLine="708"/>
        <w:jc w:val="both"/>
      </w:pPr>
      <w:r w:rsidRPr="00546FC9">
        <w:t>6. Настоящая Гарантия не может быть отозвана Гарантом.</w:t>
      </w:r>
    </w:p>
    <w:p w:rsidR="00E31F5B" w:rsidRPr="00351770" w:rsidRDefault="00E31F5B" w:rsidP="00D25488">
      <w:pPr>
        <w:tabs>
          <w:tab w:val="left" w:pos="-540"/>
        </w:tabs>
        <w:ind w:right="53"/>
        <w:jc w:val="both"/>
      </w:pPr>
      <w:r>
        <w:rPr>
          <w:rStyle w:val="Iniiaiieoeoo"/>
        </w:rPr>
        <w:tab/>
        <w:t xml:space="preserve">7. </w:t>
      </w:r>
      <w:r w:rsidRPr="00351770">
        <w:rPr>
          <w:rStyle w:val="Iniiaiieoeoo"/>
        </w:rPr>
        <w:t xml:space="preserve">Срок действия настоящей банковской гарантии - </w:t>
      </w:r>
      <w:r w:rsidRPr="00351770">
        <w:rPr>
          <w:rStyle w:val="Iniiaiieoeoo"/>
          <w:b/>
        </w:rPr>
        <w:t>по _____ _________ 201___г. включительно</w:t>
      </w:r>
      <w:r w:rsidRPr="00351770">
        <w:rPr>
          <w:rStyle w:val="Iniiaiieoeoo"/>
        </w:rPr>
        <w:t xml:space="preserve">. По </w:t>
      </w:r>
      <w:r w:rsidRPr="00351770">
        <w:t>истечении указанного срока настоящая банковская гарантия прекращает свое действие.</w:t>
      </w:r>
      <w:r>
        <w:t xml:space="preserve"> </w:t>
      </w:r>
      <w:r w:rsidRPr="00351770">
        <w:rPr>
          <w:rStyle w:val="Iniiaiieoeoo"/>
        </w:rPr>
        <w:t>Требование Бенефициара об уплате Гарантийной суммы/части Гарантийной суммы должно быть предъявлено Гаранту до окончания указанного в настоящем абзаце срока</w:t>
      </w:r>
      <w:r>
        <w:rPr>
          <w:rStyle w:val="Iniiaiieoeoo"/>
        </w:rPr>
        <w:t>.</w:t>
      </w:r>
      <w:r w:rsidRPr="00351770">
        <w:rPr>
          <w:rStyle w:val="Iniiaiieoeoo"/>
        </w:rPr>
        <w:t xml:space="preserve"> </w:t>
      </w:r>
    </w:p>
    <w:p w:rsidR="00E31F5B" w:rsidRPr="00546FC9" w:rsidRDefault="00E31F5B" w:rsidP="008441EF">
      <w:pPr>
        <w:shd w:val="clear" w:color="auto" w:fill="FFFFFF"/>
        <w:autoSpaceDE w:val="0"/>
        <w:autoSpaceDN w:val="0"/>
        <w:adjustRightInd w:val="0"/>
        <w:ind w:firstLine="708"/>
        <w:jc w:val="both"/>
      </w:pPr>
      <w:r w:rsidRPr="00546FC9">
        <w:t>8. Настоящая Гарантия регулируется законодательством Российской Федерации. Все споры и разногласия, вытекающие из настоящей Гарантии, подлежат рассмотрению в Арбитражном суде города Москвы.</w:t>
      </w:r>
    </w:p>
    <w:p w:rsidR="00E31F5B" w:rsidRPr="00351770" w:rsidRDefault="00E31F5B" w:rsidP="00D25488">
      <w:pPr>
        <w:pStyle w:val="BodyTextIndent2"/>
        <w:tabs>
          <w:tab w:val="left" w:pos="-540"/>
        </w:tabs>
        <w:ind w:left="0" w:right="53" w:firstLine="360"/>
      </w:pPr>
      <w:r>
        <w:tab/>
      </w:r>
      <w:r w:rsidRPr="00546FC9">
        <w:t>9. Утратившая силу Гарантия возвращается Бенефициаром Гаранту без каких-либо дополнительных требований и запросов Гаранта.</w:t>
      </w:r>
    </w:p>
    <w:tbl>
      <w:tblPr>
        <w:tblW w:w="10188" w:type="dxa"/>
        <w:tblLook w:val="0000"/>
      </w:tblPr>
      <w:tblGrid>
        <w:gridCol w:w="4968"/>
        <w:gridCol w:w="5220"/>
      </w:tblGrid>
      <w:tr w:rsidR="00E31F5B" w:rsidRPr="009834CC" w:rsidTr="001F161E">
        <w:trPr>
          <w:trHeight w:val="480"/>
        </w:trPr>
        <w:tc>
          <w:tcPr>
            <w:tcW w:w="4968" w:type="dxa"/>
          </w:tcPr>
          <w:p w:rsidR="00E31F5B" w:rsidRPr="009834CC" w:rsidRDefault="00E31F5B" w:rsidP="001F16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ЗАКАЗЧИК</w:t>
            </w:r>
          </w:p>
          <w:p w:rsidR="00E31F5B" w:rsidRPr="00E25058" w:rsidRDefault="00E31F5B" w:rsidP="006468D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ЗАО «Атомстройэкспорт»</w:t>
            </w:r>
          </w:p>
          <w:p w:rsidR="00E31F5B" w:rsidRPr="00E25058" w:rsidRDefault="00E31F5B" w:rsidP="001F161E">
            <w:pPr>
              <w:rPr>
                <w:b/>
                <w:sz w:val="24"/>
                <w:szCs w:val="24"/>
              </w:rPr>
            </w:pPr>
          </w:p>
          <w:p w:rsidR="00E31F5B" w:rsidRPr="009834CC" w:rsidRDefault="00E31F5B" w:rsidP="001F161E">
            <w:pPr>
              <w:rPr>
                <w:sz w:val="24"/>
                <w:szCs w:val="24"/>
              </w:rPr>
            </w:pPr>
          </w:p>
          <w:p w:rsidR="00E31F5B" w:rsidRPr="009834CC" w:rsidRDefault="00E31F5B" w:rsidP="001F161E">
            <w:pPr>
              <w:rPr>
                <w:sz w:val="24"/>
                <w:szCs w:val="24"/>
              </w:rPr>
            </w:pPr>
          </w:p>
          <w:p w:rsidR="00E31F5B" w:rsidRPr="009834CC" w:rsidRDefault="00E31F5B" w:rsidP="001F161E">
            <w:pPr>
              <w:rPr>
                <w:b/>
                <w:sz w:val="24"/>
                <w:szCs w:val="24"/>
              </w:rPr>
            </w:pPr>
          </w:p>
        </w:tc>
        <w:tc>
          <w:tcPr>
            <w:tcW w:w="5220" w:type="dxa"/>
          </w:tcPr>
          <w:p w:rsidR="00E31F5B" w:rsidRPr="009834CC" w:rsidRDefault="00E31F5B" w:rsidP="001F161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</w:t>
            </w:r>
            <w:r w:rsidRPr="009834CC">
              <w:rPr>
                <w:b/>
                <w:sz w:val="24"/>
                <w:szCs w:val="24"/>
              </w:rPr>
              <w:t>ПОСТАВЩИК</w:t>
            </w:r>
          </w:p>
          <w:p w:rsidR="00E31F5B" w:rsidRPr="009834CC" w:rsidRDefault="00E31F5B" w:rsidP="001F161E">
            <w:pPr>
              <w:rPr>
                <w:sz w:val="24"/>
                <w:szCs w:val="24"/>
              </w:rPr>
            </w:pPr>
          </w:p>
          <w:p w:rsidR="00E31F5B" w:rsidRPr="009834CC" w:rsidRDefault="00E31F5B" w:rsidP="001F161E">
            <w:pPr>
              <w:rPr>
                <w:sz w:val="24"/>
                <w:szCs w:val="24"/>
              </w:rPr>
            </w:pPr>
          </w:p>
          <w:p w:rsidR="00E31F5B" w:rsidRPr="009834CC" w:rsidRDefault="00E31F5B" w:rsidP="001F161E">
            <w:pPr>
              <w:rPr>
                <w:sz w:val="24"/>
                <w:szCs w:val="24"/>
              </w:rPr>
            </w:pPr>
          </w:p>
        </w:tc>
      </w:tr>
    </w:tbl>
    <w:p w:rsidR="00E31F5B" w:rsidRPr="00546FC9" w:rsidRDefault="00E31F5B">
      <w:pPr>
        <w:ind w:right="-2"/>
        <w:jc w:val="center"/>
        <w:rPr>
          <w:b/>
        </w:rPr>
      </w:pPr>
    </w:p>
    <w:sectPr w:rsidR="00E31F5B" w:rsidRPr="00546FC9" w:rsidSect="006B4686">
      <w:footerReference w:type="even" r:id="rId7"/>
      <w:footerReference w:type="default" r:id="rId8"/>
      <w:pgSz w:w="11906" w:h="16838" w:code="9"/>
      <w:pgMar w:top="851" w:right="851" w:bottom="1560" w:left="1701" w:header="567" w:footer="567" w:gutter="0"/>
      <w:pgNumType w:start="8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1F5B" w:rsidRDefault="00E31F5B">
      <w:r>
        <w:separator/>
      </w:r>
    </w:p>
  </w:endnote>
  <w:endnote w:type="continuationSeparator" w:id="0">
    <w:p w:rsidR="00E31F5B" w:rsidRDefault="00E31F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Peterbu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F5B" w:rsidRDefault="00E31F5B" w:rsidP="00AA2E2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31F5B" w:rsidRDefault="00E31F5B" w:rsidP="006B4686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F5B" w:rsidRDefault="00E31F5B" w:rsidP="00AA2E2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85</w:t>
    </w:r>
    <w:r>
      <w:rPr>
        <w:rStyle w:val="PageNumber"/>
      </w:rPr>
      <w:fldChar w:fldCharType="end"/>
    </w:r>
  </w:p>
  <w:p w:rsidR="00E31F5B" w:rsidRDefault="00E31F5B" w:rsidP="006B4686">
    <w:pPr>
      <w:pStyle w:val="Footer"/>
      <w:ind w:right="360"/>
      <w:jc w:val="center"/>
    </w:pPr>
  </w:p>
  <w:p w:rsidR="00E31F5B" w:rsidRDefault="00E31F5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1F5B" w:rsidRDefault="00E31F5B">
      <w:r>
        <w:separator/>
      </w:r>
    </w:p>
  </w:footnote>
  <w:footnote w:type="continuationSeparator" w:id="0">
    <w:p w:rsidR="00E31F5B" w:rsidRDefault="00E31F5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E2E41"/>
    <w:multiLevelType w:val="singleLevel"/>
    <w:tmpl w:val="4BBCD918"/>
    <w:lvl w:ilvl="0">
      <w:start w:val="3"/>
      <w:numFmt w:val="decimal"/>
      <w:lvlText w:val="%1. "/>
      <w:legacy w:legacy="1" w:legacySpace="0" w:legacyIndent="283"/>
      <w:lvlJc w:val="left"/>
      <w:pPr>
        <w:ind w:left="850" w:hanging="283"/>
      </w:pPr>
      <w:rPr>
        <w:rFonts w:ascii="Arial" w:hAnsi="Arial" w:cs="Times New Roman" w:hint="default"/>
        <w:b w:val="0"/>
        <w:i w:val="0"/>
        <w:sz w:val="22"/>
      </w:rPr>
    </w:lvl>
  </w:abstractNum>
  <w:abstractNum w:abstractNumId="1">
    <w:nsid w:val="07CB1C8F"/>
    <w:multiLevelType w:val="singleLevel"/>
    <w:tmpl w:val="814CB7A8"/>
    <w:lvl w:ilvl="0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hint="default"/>
      </w:rPr>
    </w:lvl>
  </w:abstractNum>
  <w:abstractNum w:abstractNumId="2">
    <w:nsid w:val="097166D6"/>
    <w:multiLevelType w:val="singleLevel"/>
    <w:tmpl w:val="C5D05EDE"/>
    <w:lvl w:ilvl="0">
      <w:start w:val="4"/>
      <w:numFmt w:val="decimal"/>
      <w:lvlText w:val="%1. "/>
      <w:legacy w:legacy="1" w:legacySpace="0" w:legacyIndent="283"/>
      <w:lvlJc w:val="left"/>
      <w:pPr>
        <w:ind w:left="850" w:hanging="283"/>
      </w:pPr>
      <w:rPr>
        <w:rFonts w:ascii="Arial" w:hAnsi="Arial" w:cs="Times New Roman" w:hint="default"/>
        <w:b w:val="0"/>
        <w:i w:val="0"/>
        <w:sz w:val="22"/>
      </w:rPr>
    </w:lvl>
  </w:abstractNum>
  <w:abstractNum w:abstractNumId="3">
    <w:nsid w:val="0BD234C5"/>
    <w:multiLevelType w:val="hybridMultilevel"/>
    <w:tmpl w:val="69AA0668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4">
    <w:nsid w:val="0DF21E7F"/>
    <w:multiLevelType w:val="multilevel"/>
    <w:tmpl w:val="2E76CA48"/>
    <w:lvl w:ilvl="0">
      <w:start w:val="6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  <w:rPr>
        <w:rFonts w:ascii="Times New Roman" w:hAnsi="Times New Roman"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5">
    <w:nsid w:val="205753E7"/>
    <w:multiLevelType w:val="singleLevel"/>
    <w:tmpl w:val="31B678AE"/>
    <w:lvl w:ilvl="0">
      <w:start w:val="4"/>
      <w:numFmt w:val="bullet"/>
      <w:lvlText w:val="-"/>
      <w:lvlJc w:val="left"/>
      <w:pPr>
        <w:tabs>
          <w:tab w:val="num" w:pos="1368"/>
        </w:tabs>
        <w:ind w:left="1368" w:hanging="360"/>
      </w:pPr>
      <w:rPr>
        <w:rFonts w:ascii="Times New Roman" w:hAnsi="Times New Roman" w:hint="default"/>
      </w:rPr>
    </w:lvl>
  </w:abstractNum>
  <w:abstractNum w:abstractNumId="6">
    <w:nsid w:val="254E5E99"/>
    <w:multiLevelType w:val="hybridMultilevel"/>
    <w:tmpl w:val="6BC4A278"/>
    <w:lvl w:ilvl="0" w:tplc="7A40743A">
      <w:start w:val="1"/>
      <w:numFmt w:val="decimal"/>
      <w:lvlText w:val="%1."/>
      <w:lvlJc w:val="left"/>
      <w:pPr>
        <w:ind w:left="720" w:hanging="360"/>
      </w:pPr>
      <w:rPr>
        <w:rFonts w:eastAsia="Arial Unicode MS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65C4E00"/>
    <w:multiLevelType w:val="singleLevel"/>
    <w:tmpl w:val="1F1CFA02"/>
    <w:lvl w:ilvl="0">
      <w:start w:val="3"/>
      <w:numFmt w:val="decimal"/>
      <w:lvlText w:val="4.%1. "/>
      <w:legacy w:legacy="1" w:legacySpace="0" w:legacyIndent="283"/>
      <w:lvlJc w:val="left"/>
      <w:pPr>
        <w:ind w:left="707" w:hanging="283"/>
      </w:pPr>
      <w:rPr>
        <w:rFonts w:ascii="Arial" w:hAnsi="Arial" w:cs="Times New Roman" w:hint="default"/>
        <w:b w:val="0"/>
        <w:i w:val="0"/>
        <w:sz w:val="22"/>
        <w:u w:val="none"/>
      </w:rPr>
    </w:lvl>
  </w:abstractNum>
  <w:abstractNum w:abstractNumId="8">
    <w:nsid w:val="28A31FA3"/>
    <w:multiLevelType w:val="hybridMultilevel"/>
    <w:tmpl w:val="DF2C5C1A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9">
    <w:nsid w:val="2D46146E"/>
    <w:multiLevelType w:val="multilevel"/>
    <w:tmpl w:val="0638080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10">
    <w:nsid w:val="33090C6F"/>
    <w:multiLevelType w:val="hybridMultilevel"/>
    <w:tmpl w:val="75E097B8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56A5FCE"/>
    <w:multiLevelType w:val="multilevel"/>
    <w:tmpl w:val="7D3AB19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firstLine="56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 w:hint="default"/>
      </w:rPr>
    </w:lvl>
  </w:abstractNum>
  <w:abstractNum w:abstractNumId="12">
    <w:nsid w:val="37EB6142"/>
    <w:multiLevelType w:val="multilevel"/>
    <w:tmpl w:val="3B70CA96"/>
    <w:lvl w:ilvl="0">
      <w:start w:val="19"/>
      <w:numFmt w:val="decimal"/>
      <w:pStyle w:val="2"/>
      <w:lvlText w:val="%1"/>
      <w:lvlJc w:val="left"/>
      <w:pPr>
        <w:tabs>
          <w:tab w:val="num" w:pos="1097"/>
        </w:tabs>
        <w:ind w:firstLine="737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1097"/>
        </w:tabs>
        <w:ind w:firstLine="737"/>
      </w:pPr>
      <w:rPr>
        <w:rFonts w:cs="Times New Roman"/>
      </w:rPr>
    </w:lvl>
    <w:lvl w:ilvl="2">
      <w:start w:val="1"/>
      <w:numFmt w:val="decimal"/>
      <w:pStyle w:val="3"/>
      <w:lvlText w:val="%1.%2.%3"/>
      <w:lvlJc w:val="left"/>
      <w:pPr>
        <w:tabs>
          <w:tab w:val="num" w:pos="1457"/>
        </w:tabs>
        <w:ind w:firstLine="737"/>
      </w:pPr>
      <w:rPr>
        <w:rFonts w:cs="Times New Roman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3037"/>
        </w:tabs>
        <w:ind w:left="3037" w:hanging="864"/>
      </w:pPr>
      <w:rPr>
        <w:rFonts w:cs="Times New Roman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3181"/>
        </w:tabs>
        <w:ind w:left="3181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3325"/>
        </w:tabs>
        <w:ind w:left="3325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3469"/>
        </w:tabs>
        <w:ind w:left="3469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3613"/>
        </w:tabs>
        <w:ind w:left="3613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757"/>
        </w:tabs>
        <w:ind w:left="3757" w:hanging="1584"/>
      </w:pPr>
      <w:rPr>
        <w:rFonts w:cs="Times New Roman"/>
      </w:rPr>
    </w:lvl>
  </w:abstractNum>
  <w:abstractNum w:abstractNumId="13">
    <w:nsid w:val="3D0828F8"/>
    <w:multiLevelType w:val="singleLevel"/>
    <w:tmpl w:val="8C9CE97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4405494F"/>
    <w:multiLevelType w:val="multilevel"/>
    <w:tmpl w:val="1A80DF02"/>
    <w:lvl w:ilvl="0">
      <w:start w:val="3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ascii="Times New Roman" w:hAnsi="Times New Roman" w:cs="Times New Roman" w:hint="default"/>
        <w:sz w:val="18"/>
      </w:rPr>
    </w:lvl>
    <w:lvl w:ilvl="1">
      <w:start w:val="3"/>
      <w:numFmt w:val="decimal"/>
      <w:lvlText w:val="%1.%2."/>
      <w:lvlJc w:val="left"/>
      <w:pPr>
        <w:tabs>
          <w:tab w:val="num" w:pos="405"/>
        </w:tabs>
        <w:ind w:left="405" w:hanging="405"/>
      </w:pPr>
      <w:rPr>
        <w:rFonts w:ascii="Times New Roman" w:hAnsi="Times New Roman" w:cs="Times New Roman" w:hint="default"/>
        <w:sz w:val="18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sz w:val="18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sz w:val="18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 w:val="18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 w:val="18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sz w:val="18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sz w:val="18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 w:hint="default"/>
        <w:sz w:val="18"/>
      </w:rPr>
    </w:lvl>
  </w:abstractNum>
  <w:abstractNum w:abstractNumId="15">
    <w:nsid w:val="45311FF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6">
    <w:nsid w:val="46375F73"/>
    <w:multiLevelType w:val="multilevel"/>
    <w:tmpl w:val="EDF6B12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17">
    <w:nsid w:val="48825478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18">
    <w:nsid w:val="4C6E6F07"/>
    <w:multiLevelType w:val="singleLevel"/>
    <w:tmpl w:val="C7D4C008"/>
    <w:lvl w:ilvl="0">
      <w:start w:val="2"/>
      <w:numFmt w:val="decimal"/>
      <w:lvlText w:val="%1."/>
      <w:lvlJc w:val="left"/>
      <w:pPr>
        <w:tabs>
          <w:tab w:val="num" w:pos="-567"/>
        </w:tabs>
        <w:ind w:left="-567" w:hanging="360"/>
      </w:pPr>
      <w:rPr>
        <w:rFonts w:cs="Times New Roman" w:hint="default"/>
      </w:rPr>
    </w:lvl>
  </w:abstractNum>
  <w:abstractNum w:abstractNumId="19">
    <w:nsid w:val="527B6F97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>
    <w:nsid w:val="53EC53BB"/>
    <w:multiLevelType w:val="hybridMultilevel"/>
    <w:tmpl w:val="DC16ED64"/>
    <w:lvl w:ilvl="0" w:tplc="AC1C4F40">
      <w:start w:val="1"/>
      <w:numFmt w:val="bullet"/>
      <w:lvlText w:val=""/>
      <w:lvlJc w:val="left"/>
      <w:pPr>
        <w:tabs>
          <w:tab w:val="num" w:pos="322"/>
        </w:tabs>
        <w:ind w:left="3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21">
    <w:nsid w:val="55F25F3F"/>
    <w:multiLevelType w:val="singleLevel"/>
    <w:tmpl w:val="69C077F4"/>
    <w:lvl w:ilvl="0">
      <w:start w:val="11"/>
      <w:numFmt w:val="bullet"/>
      <w:lvlText w:val="—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>
    <w:nsid w:val="56EC5970"/>
    <w:multiLevelType w:val="hybridMultilevel"/>
    <w:tmpl w:val="C5FE4CE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CEF0128"/>
    <w:multiLevelType w:val="singleLevel"/>
    <w:tmpl w:val="8C9CE97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>
    <w:nsid w:val="5E1342D3"/>
    <w:multiLevelType w:val="singleLevel"/>
    <w:tmpl w:val="9D7AF54E"/>
    <w:lvl w:ilvl="0">
      <w:start w:val="2"/>
      <w:numFmt w:val="decimal"/>
      <w:lvlText w:val="3.%1. "/>
      <w:legacy w:legacy="1" w:legacySpace="0" w:legacyIndent="283"/>
      <w:lvlJc w:val="left"/>
      <w:pPr>
        <w:ind w:left="992" w:hanging="283"/>
      </w:pPr>
      <w:rPr>
        <w:rFonts w:ascii="Times New Roman" w:hAnsi="Times New Roman" w:cs="Times New Roman" w:hint="default"/>
        <w:b w:val="0"/>
        <w:i w:val="0"/>
        <w:sz w:val="22"/>
        <w:u w:val="none"/>
      </w:rPr>
    </w:lvl>
  </w:abstractNum>
  <w:abstractNum w:abstractNumId="25">
    <w:nsid w:val="5F952CEA"/>
    <w:multiLevelType w:val="hybridMultilevel"/>
    <w:tmpl w:val="F380FFB0"/>
    <w:lvl w:ilvl="0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12A4399"/>
    <w:multiLevelType w:val="singleLevel"/>
    <w:tmpl w:val="2A2EA9F0"/>
    <w:lvl w:ilvl="0">
      <w:start w:val="1"/>
      <w:numFmt w:val="decimal"/>
      <w:lvlText w:val="2.%1. "/>
      <w:legacy w:legacy="1" w:legacySpace="0" w:legacyIndent="283"/>
      <w:lvlJc w:val="left"/>
      <w:pPr>
        <w:ind w:left="850" w:hanging="283"/>
      </w:pPr>
      <w:rPr>
        <w:rFonts w:ascii="Arial" w:hAnsi="Arial" w:cs="Times New Roman" w:hint="default"/>
        <w:b w:val="0"/>
        <w:i w:val="0"/>
        <w:sz w:val="22"/>
      </w:rPr>
    </w:lvl>
  </w:abstractNum>
  <w:abstractNum w:abstractNumId="27">
    <w:nsid w:val="62A8086C"/>
    <w:multiLevelType w:val="singleLevel"/>
    <w:tmpl w:val="9816F838"/>
    <w:lvl w:ilvl="0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8">
    <w:nsid w:val="63B86202"/>
    <w:multiLevelType w:val="multilevel"/>
    <w:tmpl w:val="F426EBC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816"/>
        </w:tabs>
        <w:ind w:left="816" w:hanging="390"/>
      </w:pPr>
      <w:rPr>
        <w:rFonts w:ascii="Times New Roman" w:hAnsi="Times New Roman" w:cs="Times New Roman" w:hint="default"/>
        <w:b w:val="0"/>
        <w:i w:val="0"/>
        <w:dstrike w:val="0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cs="Times New Roman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29">
    <w:nsid w:val="63FE666D"/>
    <w:multiLevelType w:val="singleLevel"/>
    <w:tmpl w:val="8C9CE97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>
    <w:nsid w:val="656115AF"/>
    <w:multiLevelType w:val="hybridMultilevel"/>
    <w:tmpl w:val="1C3ECDAA"/>
    <w:lvl w:ilvl="0" w:tplc="B32E72D0">
      <w:start w:val="1"/>
      <w:numFmt w:val="decimal"/>
      <w:lvlText w:val="%1."/>
      <w:lvlJc w:val="left"/>
      <w:pPr>
        <w:ind w:left="720" w:hanging="360"/>
      </w:pPr>
      <w:rPr>
        <w:rFonts w:eastAsia="Arial Unicode MS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6B282BD6"/>
    <w:multiLevelType w:val="multilevel"/>
    <w:tmpl w:val="D604046C"/>
    <w:lvl w:ilvl="0">
      <w:start w:val="6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/>
        <w:b/>
        <w:i w:val="0"/>
      </w:rPr>
    </w:lvl>
    <w:lvl w:ilvl="1">
      <w:start w:val="5"/>
      <w:numFmt w:val="decimal"/>
      <w:lvlText w:val="%1.%2."/>
      <w:lvlJc w:val="left"/>
      <w:pPr>
        <w:tabs>
          <w:tab w:val="num" w:pos="1110"/>
        </w:tabs>
        <w:ind w:left="1110" w:hanging="390"/>
      </w:pPr>
      <w:rPr>
        <w:rFonts w:ascii="Times New Roman" w:hAnsi="Times New Roman"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32">
    <w:nsid w:val="6C413933"/>
    <w:multiLevelType w:val="multilevel"/>
    <w:tmpl w:val="5530883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1110"/>
        </w:tabs>
        <w:ind w:left="1110" w:hanging="390"/>
      </w:pPr>
      <w:rPr>
        <w:rFonts w:ascii="Times New Roman" w:hAnsi="Times New Roman"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33">
    <w:nsid w:val="6F7F3704"/>
    <w:multiLevelType w:val="singleLevel"/>
    <w:tmpl w:val="8C9CE97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4">
    <w:nsid w:val="701777EF"/>
    <w:multiLevelType w:val="singleLevel"/>
    <w:tmpl w:val="8C9CE97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>
    <w:nsid w:val="702218FE"/>
    <w:multiLevelType w:val="multilevel"/>
    <w:tmpl w:val="51E0815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816"/>
        </w:tabs>
        <w:ind w:left="816" w:hanging="390"/>
      </w:pPr>
      <w:rPr>
        <w:rFonts w:ascii="Times New Roman" w:hAnsi="Times New Roman"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cs="Times New Roman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36">
    <w:nsid w:val="72C305B9"/>
    <w:multiLevelType w:val="singleLevel"/>
    <w:tmpl w:val="577CBBF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>
    <w:nsid w:val="74DF5B0A"/>
    <w:multiLevelType w:val="singleLevel"/>
    <w:tmpl w:val="6EFC40A6"/>
    <w:lvl w:ilvl="0">
      <w:start w:val="1"/>
      <w:numFmt w:val="decimal"/>
      <w:lvlText w:val="%1."/>
      <w:lvlJc w:val="left"/>
      <w:pPr>
        <w:tabs>
          <w:tab w:val="num" w:pos="-567"/>
        </w:tabs>
        <w:ind w:left="-567" w:hanging="360"/>
      </w:pPr>
      <w:rPr>
        <w:rFonts w:cs="Times New Roman" w:hint="default"/>
      </w:rPr>
    </w:lvl>
  </w:abstractNum>
  <w:abstractNum w:abstractNumId="38">
    <w:nsid w:val="76AE5368"/>
    <w:multiLevelType w:val="singleLevel"/>
    <w:tmpl w:val="FFFFFFFF"/>
    <w:lvl w:ilvl="0">
      <w:numFmt w:val="bullet"/>
      <w:lvlText w:val="-"/>
      <w:legacy w:legacy="1" w:legacySpace="0" w:legacyIndent="360"/>
      <w:lvlJc w:val="left"/>
      <w:pPr>
        <w:ind w:left="360" w:hanging="360"/>
      </w:pPr>
    </w:lvl>
  </w:abstractNum>
  <w:abstractNum w:abstractNumId="39">
    <w:nsid w:val="7E2A58BC"/>
    <w:multiLevelType w:val="multilevel"/>
    <w:tmpl w:val="A660597E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>
      <w:start w:val="1"/>
      <w:numFmt w:val="bullet"/>
      <w:lvlText w:val="-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num w:numId="1">
    <w:abstractNumId w:val="24"/>
  </w:num>
  <w:num w:numId="2">
    <w:abstractNumId w:val="28"/>
  </w:num>
  <w:num w:numId="3">
    <w:abstractNumId w:val="27"/>
  </w:num>
  <w:num w:numId="4">
    <w:abstractNumId w:val="32"/>
  </w:num>
  <w:num w:numId="5">
    <w:abstractNumId w:val="7"/>
  </w:num>
  <w:num w:numId="6">
    <w:abstractNumId w:val="31"/>
  </w:num>
  <w:num w:numId="7">
    <w:abstractNumId w:val="4"/>
  </w:num>
  <w:num w:numId="8">
    <w:abstractNumId w:val="21"/>
  </w:num>
  <w:num w:numId="9">
    <w:abstractNumId w:val="38"/>
  </w:num>
  <w:num w:numId="10">
    <w:abstractNumId w:val="15"/>
  </w:num>
  <w:num w:numId="11">
    <w:abstractNumId w:val="1"/>
  </w:num>
  <w:num w:numId="12">
    <w:abstractNumId w:val="34"/>
  </w:num>
  <w:num w:numId="13">
    <w:abstractNumId w:val="14"/>
  </w:num>
  <w:num w:numId="14">
    <w:abstractNumId w:val="29"/>
  </w:num>
  <w:num w:numId="15">
    <w:abstractNumId w:val="13"/>
  </w:num>
  <w:num w:numId="16">
    <w:abstractNumId w:val="33"/>
  </w:num>
  <w:num w:numId="17">
    <w:abstractNumId w:val="23"/>
  </w:num>
  <w:num w:numId="18">
    <w:abstractNumId w:val="5"/>
  </w:num>
  <w:num w:numId="19">
    <w:abstractNumId w:val="26"/>
  </w:num>
  <w:num w:numId="20">
    <w:abstractNumId w:val="0"/>
  </w:num>
  <w:num w:numId="21">
    <w:abstractNumId w:val="2"/>
  </w:num>
  <w:num w:numId="22">
    <w:abstractNumId w:val="2"/>
    <w:lvlOverride w:ilvl="0">
      <w:lvl w:ilvl="0">
        <w:start w:val="5"/>
        <w:numFmt w:val="decimal"/>
        <w:lvlText w:val="%1. "/>
        <w:legacy w:legacy="1" w:legacySpace="0" w:legacyIndent="283"/>
        <w:lvlJc w:val="left"/>
        <w:pPr>
          <w:ind w:left="850" w:hanging="283"/>
        </w:pPr>
        <w:rPr>
          <w:rFonts w:ascii="Arial" w:hAnsi="Arial" w:cs="Times New Roman" w:hint="default"/>
          <w:b w:val="0"/>
          <w:i w:val="0"/>
          <w:sz w:val="22"/>
        </w:rPr>
      </w:lvl>
    </w:lvlOverride>
  </w:num>
  <w:num w:numId="23">
    <w:abstractNumId w:val="39"/>
  </w:num>
  <w:num w:numId="24">
    <w:abstractNumId w:val="37"/>
  </w:num>
  <w:num w:numId="25">
    <w:abstractNumId w:val="18"/>
  </w:num>
  <w:num w:numId="26">
    <w:abstractNumId w:val="36"/>
  </w:num>
  <w:num w:numId="27">
    <w:abstractNumId w:val="19"/>
  </w:num>
  <w:num w:numId="28">
    <w:abstractNumId w:val="8"/>
  </w:num>
  <w:num w:numId="29">
    <w:abstractNumId w:val="11"/>
  </w:num>
  <w:num w:numId="30">
    <w:abstractNumId w:val="25"/>
  </w:num>
  <w:num w:numId="31">
    <w:abstractNumId w:val="17"/>
  </w:num>
  <w:num w:numId="32">
    <w:abstractNumId w:val="10"/>
  </w:num>
  <w:num w:numId="33">
    <w:abstractNumId w:val="35"/>
  </w:num>
  <w:num w:numId="34">
    <w:abstractNumId w:val="9"/>
  </w:num>
  <w:num w:numId="35">
    <w:abstractNumId w:val="16"/>
  </w:num>
  <w:num w:numId="36">
    <w:abstractNumId w:val="3"/>
  </w:num>
  <w:num w:numId="37">
    <w:abstractNumId w:val="22"/>
  </w:num>
  <w:num w:numId="38">
    <w:abstractNumId w:val="12"/>
    <w:lvlOverride w:ilvl="0">
      <w:startOverride w:val="1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0"/>
  </w:num>
  <w:num w:numId="40">
    <w:abstractNumId w:val="6"/>
  </w:num>
  <w:num w:numId="41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D20CC"/>
    <w:rsid w:val="00005C6D"/>
    <w:rsid w:val="00020FDB"/>
    <w:rsid w:val="000477A6"/>
    <w:rsid w:val="00055C4C"/>
    <w:rsid w:val="00070748"/>
    <w:rsid w:val="00085316"/>
    <w:rsid w:val="0008790C"/>
    <w:rsid w:val="00093273"/>
    <w:rsid w:val="000A1E0C"/>
    <w:rsid w:val="00124FA4"/>
    <w:rsid w:val="0015256A"/>
    <w:rsid w:val="001808A4"/>
    <w:rsid w:val="001E244E"/>
    <w:rsid w:val="001F161E"/>
    <w:rsid w:val="00200676"/>
    <w:rsid w:val="002130FE"/>
    <w:rsid w:val="00220A3B"/>
    <w:rsid w:val="002229B3"/>
    <w:rsid w:val="00232DD7"/>
    <w:rsid w:val="002A3AAF"/>
    <w:rsid w:val="002C3A1D"/>
    <w:rsid w:val="002D07CC"/>
    <w:rsid w:val="0030159C"/>
    <w:rsid w:val="00312B6B"/>
    <w:rsid w:val="003462F2"/>
    <w:rsid w:val="003474B2"/>
    <w:rsid w:val="00351770"/>
    <w:rsid w:val="003956B9"/>
    <w:rsid w:val="003B7AB4"/>
    <w:rsid w:val="004A7642"/>
    <w:rsid w:val="004B6887"/>
    <w:rsid w:val="004C3EF7"/>
    <w:rsid w:val="004E7F5B"/>
    <w:rsid w:val="004F60C6"/>
    <w:rsid w:val="00546FC9"/>
    <w:rsid w:val="005E6FC1"/>
    <w:rsid w:val="0063229C"/>
    <w:rsid w:val="006468D8"/>
    <w:rsid w:val="006645BB"/>
    <w:rsid w:val="006B4686"/>
    <w:rsid w:val="006E04D0"/>
    <w:rsid w:val="007609B3"/>
    <w:rsid w:val="0080189F"/>
    <w:rsid w:val="008441EF"/>
    <w:rsid w:val="00851FAA"/>
    <w:rsid w:val="008E7DD9"/>
    <w:rsid w:val="00981318"/>
    <w:rsid w:val="009834CC"/>
    <w:rsid w:val="0099267D"/>
    <w:rsid w:val="009A0DFE"/>
    <w:rsid w:val="009B09A2"/>
    <w:rsid w:val="009B3B2D"/>
    <w:rsid w:val="009C2EED"/>
    <w:rsid w:val="009D10BB"/>
    <w:rsid w:val="009D110B"/>
    <w:rsid w:val="009D20CC"/>
    <w:rsid w:val="009E610E"/>
    <w:rsid w:val="009F6BF5"/>
    <w:rsid w:val="00A1344F"/>
    <w:rsid w:val="00A31864"/>
    <w:rsid w:val="00A656B8"/>
    <w:rsid w:val="00AA2E2B"/>
    <w:rsid w:val="00AE2499"/>
    <w:rsid w:val="00B67600"/>
    <w:rsid w:val="00BF7451"/>
    <w:rsid w:val="00C27090"/>
    <w:rsid w:val="00C54A9A"/>
    <w:rsid w:val="00C90583"/>
    <w:rsid w:val="00CB2DE0"/>
    <w:rsid w:val="00CC2122"/>
    <w:rsid w:val="00CC3D3F"/>
    <w:rsid w:val="00D07804"/>
    <w:rsid w:val="00D07BDA"/>
    <w:rsid w:val="00D25488"/>
    <w:rsid w:val="00D402BD"/>
    <w:rsid w:val="00D43F77"/>
    <w:rsid w:val="00DA7787"/>
    <w:rsid w:val="00DB4175"/>
    <w:rsid w:val="00E11154"/>
    <w:rsid w:val="00E15CDF"/>
    <w:rsid w:val="00E25058"/>
    <w:rsid w:val="00E31F5B"/>
    <w:rsid w:val="00E41D65"/>
    <w:rsid w:val="00E436DC"/>
    <w:rsid w:val="00E57860"/>
    <w:rsid w:val="00E63A78"/>
    <w:rsid w:val="00E736E3"/>
    <w:rsid w:val="00E82A73"/>
    <w:rsid w:val="00F34CE4"/>
    <w:rsid w:val="00F948B6"/>
    <w:rsid w:val="00FB62FB"/>
    <w:rsid w:val="00FC10A6"/>
    <w:rsid w:val="00FE29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F34CE4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34CE4"/>
    <w:pPr>
      <w:keepNext/>
      <w:jc w:val="center"/>
      <w:outlineLvl w:val="0"/>
    </w:pPr>
    <w:rPr>
      <w:b/>
      <w:sz w:val="2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34CE4"/>
    <w:pPr>
      <w:keepNext/>
      <w:ind w:firstLine="720"/>
      <w:jc w:val="center"/>
      <w:outlineLvl w:val="1"/>
    </w:pPr>
    <w:rPr>
      <w:b/>
      <w:sz w:val="2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34CE4"/>
    <w:pPr>
      <w:keepNext/>
      <w:outlineLvl w:val="2"/>
    </w:pPr>
    <w:rPr>
      <w:b/>
      <w:sz w:val="22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34CE4"/>
    <w:pPr>
      <w:keepNext/>
      <w:numPr>
        <w:ilvl w:val="3"/>
        <w:numId w:val="38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F34CE4"/>
    <w:pPr>
      <w:numPr>
        <w:ilvl w:val="4"/>
        <w:numId w:val="38"/>
      </w:numPr>
      <w:spacing w:before="240" w:after="60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F34CE4"/>
    <w:pPr>
      <w:numPr>
        <w:ilvl w:val="5"/>
        <w:numId w:val="38"/>
      </w:numPr>
      <w:spacing w:before="240" w:after="60"/>
      <w:outlineLvl w:val="5"/>
    </w:pPr>
    <w:rPr>
      <w:rFonts w:eastAsia="Arial Unicode MS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F34CE4"/>
    <w:pPr>
      <w:numPr>
        <w:ilvl w:val="6"/>
        <w:numId w:val="38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F34CE4"/>
    <w:pPr>
      <w:numPr>
        <w:ilvl w:val="7"/>
        <w:numId w:val="38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9"/>
    <w:qFormat/>
    <w:rsid w:val="00F34CE4"/>
    <w:pPr>
      <w:numPr>
        <w:ilvl w:val="8"/>
        <w:numId w:val="3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F1AC6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F1AC6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F1AC6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F1AC6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F1AC6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F1AC6"/>
    <w:rPr>
      <w:rFonts w:asciiTheme="minorHAnsi" w:eastAsiaTheme="minorEastAsia" w:hAnsiTheme="minorHAnsi" w:cstheme="minorBidi"/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F1AC6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F1AC6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F1AC6"/>
    <w:rPr>
      <w:rFonts w:asciiTheme="majorHAnsi" w:eastAsiaTheme="majorEastAsia" w:hAnsiTheme="majorHAnsi" w:cstheme="majorBidi"/>
    </w:rPr>
  </w:style>
  <w:style w:type="paragraph" w:styleId="BalloonText">
    <w:name w:val="Balloon Text"/>
    <w:basedOn w:val="Normal"/>
    <w:link w:val="BalloonTextChar"/>
    <w:uiPriority w:val="99"/>
    <w:semiHidden/>
    <w:rsid w:val="00F34CE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1AC6"/>
    <w:rPr>
      <w:sz w:val="0"/>
      <w:szCs w:val="0"/>
    </w:rPr>
  </w:style>
  <w:style w:type="paragraph" w:styleId="Title">
    <w:name w:val="Title"/>
    <w:basedOn w:val="Normal"/>
    <w:link w:val="TitleChar"/>
    <w:uiPriority w:val="99"/>
    <w:qFormat/>
    <w:rsid w:val="00F34CE4"/>
    <w:pPr>
      <w:jc w:val="center"/>
    </w:pPr>
    <w:rPr>
      <w:b/>
      <w:sz w:val="24"/>
    </w:rPr>
  </w:style>
  <w:style w:type="character" w:customStyle="1" w:styleId="TitleChar">
    <w:name w:val="Title Char"/>
    <w:basedOn w:val="DefaultParagraphFont"/>
    <w:link w:val="Title"/>
    <w:uiPriority w:val="10"/>
    <w:rsid w:val="00AF1AC6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BodyText2">
    <w:name w:val="Body Text 2"/>
    <w:basedOn w:val="Normal"/>
    <w:link w:val="BodyText2Char"/>
    <w:uiPriority w:val="99"/>
    <w:semiHidden/>
    <w:rsid w:val="00F34CE4"/>
    <w:pPr>
      <w:jc w:val="both"/>
    </w:pPr>
    <w:rPr>
      <w:sz w:val="22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AF1AC6"/>
    <w:rPr>
      <w:sz w:val="20"/>
      <w:szCs w:val="20"/>
    </w:rPr>
  </w:style>
  <w:style w:type="paragraph" w:styleId="BodyTextIndent3">
    <w:name w:val="Body Text Indent 3"/>
    <w:basedOn w:val="Normal"/>
    <w:link w:val="BodyTextIndent3Char"/>
    <w:uiPriority w:val="99"/>
    <w:semiHidden/>
    <w:rsid w:val="00F34CE4"/>
    <w:pPr>
      <w:ind w:firstLine="720"/>
      <w:jc w:val="both"/>
    </w:pPr>
    <w:rPr>
      <w:color w:val="FF0000"/>
      <w:sz w:val="22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AF1AC6"/>
    <w:rPr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rsid w:val="00F34CE4"/>
    <w:pPr>
      <w:tabs>
        <w:tab w:val="center" w:pos="4153"/>
        <w:tab w:val="right" w:pos="8306"/>
      </w:tabs>
    </w:pPr>
    <w:rPr>
      <w:sz w:val="22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AF1AC6"/>
    <w:rPr>
      <w:sz w:val="20"/>
      <w:szCs w:val="20"/>
    </w:rPr>
  </w:style>
  <w:style w:type="paragraph" w:styleId="BodyText">
    <w:name w:val="Body Text"/>
    <w:basedOn w:val="Normal"/>
    <w:link w:val="BodyTextChar"/>
    <w:uiPriority w:val="99"/>
    <w:semiHidden/>
    <w:rsid w:val="00F34CE4"/>
    <w:pPr>
      <w:jc w:val="both"/>
    </w:pPr>
    <w:rPr>
      <w:sz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AF1AC6"/>
    <w:rPr>
      <w:sz w:val="20"/>
      <w:szCs w:val="20"/>
    </w:rPr>
  </w:style>
  <w:style w:type="paragraph" w:styleId="PlainText">
    <w:name w:val="Plain Text"/>
    <w:basedOn w:val="Normal"/>
    <w:link w:val="PlainTextChar"/>
    <w:uiPriority w:val="99"/>
    <w:semiHidden/>
    <w:rsid w:val="00F34CE4"/>
    <w:rPr>
      <w:rFonts w:ascii="Courier New" w:hAnsi="Courier New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AF1AC6"/>
    <w:rPr>
      <w:rFonts w:ascii="Courier New" w:hAnsi="Courier New" w:cs="Courier New"/>
      <w:sz w:val="20"/>
      <w:szCs w:val="20"/>
    </w:rPr>
  </w:style>
  <w:style w:type="paragraph" w:customStyle="1" w:styleId="ConsNonformat">
    <w:name w:val="ConsNonformat"/>
    <w:uiPriority w:val="99"/>
    <w:rsid w:val="00F34CE4"/>
    <w:pPr>
      <w:widowControl w:val="0"/>
      <w:autoSpaceDE w:val="0"/>
      <w:autoSpaceDN w:val="0"/>
      <w:adjustRightInd w:val="0"/>
      <w:ind w:right="19772"/>
    </w:pPr>
    <w:rPr>
      <w:rFonts w:ascii="Courier New" w:hAnsi="Courier New"/>
      <w:sz w:val="20"/>
      <w:szCs w:val="20"/>
    </w:rPr>
  </w:style>
  <w:style w:type="paragraph" w:styleId="Footer">
    <w:name w:val="footer"/>
    <w:basedOn w:val="Normal"/>
    <w:link w:val="FooterChar"/>
    <w:uiPriority w:val="99"/>
    <w:rsid w:val="00F34CE4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D25488"/>
    <w:rPr>
      <w:rFonts w:cs="Times New Roman"/>
    </w:rPr>
  </w:style>
  <w:style w:type="character" w:styleId="CommentReference">
    <w:name w:val="annotation reference"/>
    <w:basedOn w:val="DefaultParagraphFont"/>
    <w:uiPriority w:val="99"/>
    <w:semiHidden/>
    <w:rsid w:val="00F34CE4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F34CE4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1AC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F34CE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1AC6"/>
    <w:rPr>
      <w:b/>
      <w:bCs/>
    </w:rPr>
  </w:style>
  <w:style w:type="paragraph" w:styleId="BodyTextIndent">
    <w:name w:val="Body Text Indent"/>
    <w:basedOn w:val="Normal"/>
    <w:link w:val="BodyTextIndentChar"/>
    <w:uiPriority w:val="99"/>
    <w:semiHidden/>
    <w:rsid w:val="00F34CE4"/>
    <w:pPr>
      <w:ind w:right="-2" w:firstLine="720"/>
      <w:jc w:val="both"/>
    </w:pPr>
    <w:rPr>
      <w:sz w:val="18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AF1AC6"/>
    <w:rPr>
      <w:sz w:val="20"/>
      <w:szCs w:val="20"/>
    </w:rPr>
  </w:style>
  <w:style w:type="paragraph" w:customStyle="1" w:styleId="ConsNormal">
    <w:name w:val="ConsNormal"/>
    <w:uiPriority w:val="99"/>
    <w:rsid w:val="00F34CE4"/>
    <w:pPr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customStyle="1" w:styleId="a0">
    <w:name w:val="Знак Знак Знак Знак"/>
    <w:basedOn w:val="Normal"/>
    <w:uiPriority w:val="99"/>
    <w:rsid w:val="00F34CE4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">
    <w:name w:val="Подподпункт"/>
    <w:basedOn w:val="Normal"/>
    <w:uiPriority w:val="99"/>
    <w:rsid w:val="00F34CE4"/>
    <w:pPr>
      <w:numPr>
        <w:numId w:val="29"/>
      </w:numPr>
      <w:spacing w:line="360" w:lineRule="auto"/>
      <w:jc w:val="both"/>
    </w:pPr>
    <w:rPr>
      <w:sz w:val="28"/>
      <w:szCs w:val="28"/>
    </w:rPr>
  </w:style>
  <w:style w:type="paragraph" w:customStyle="1" w:styleId="Times12">
    <w:name w:val="Times 12"/>
    <w:basedOn w:val="Normal"/>
    <w:uiPriority w:val="99"/>
    <w:rsid w:val="00F34CE4"/>
    <w:pPr>
      <w:overflowPunct w:val="0"/>
      <w:autoSpaceDE w:val="0"/>
      <w:autoSpaceDN w:val="0"/>
      <w:adjustRightInd w:val="0"/>
      <w:ind w:firstLine="567"/>
      <w:jc w:val="both"/>
    </w:pPr>
    <w:rPr>
      <w:sz w:val="24"/>
    </w:rPr>
  </w:style>
  <w:style w:type="paragraph" w:customStyle="1" w:styleId="a1">
    <w:name w:val="Ариал Таблица"/>
    <w:basedOn w:val="Normal"/>
    <w:uiPriority w:val="99"/>
    <w:rsid w:val="00F34CE4"/>
    <w:pPr>
      <w:widowControl w:val="0"/>
      <w:adjustRightInd w:val="0"/>
      <w:jc w:val="both"/>
      <w:textAlignment w:val="baseline"/>
    </w:pPr>
    <w:rPr>
      <w:rFonts w:ascii="Arial" w:hAnsi="Arial" w:cs="Arial"/>
      <w:sz w:val="24"/>
    </w:rPr>
  </w:style>
  <w:style w:type="paragraph" w:customStyle="1" w:styleId="DefaultParagraphFontParaCharChar">
    <w:name w:val="Default Paragraph Font Para Char Char Знак Знак Знак Знак"/>
    <w:basedOn w:val="Normal"/>
    <w:uiPriority w:val="99"/>
    <w:rsid w:val="00F34CE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ca-01">
    <w:name w:val="ca-01"/>
    <w:basedOn w:val="DefaultParagraphFont"/>
    <w:uiPriority w:val="99"/>
    <w:rsid w:val="00F34CE4"/>
    <w:rPr>
      <w:rFonts w:ascii="Times New Roman" w:hAnsi="Times New Roman" w:cs="Times New Roman"/>
      <w:sz w:val="22"/>
      <w:szCs w:val="22"/>
    </w:rPr>
  </w:style>
  <w:style w:type="paragraph" w:customStyle="1" w:styleId="pa-3">
    <w:name w:val="pa-3"/>
    <w:basedOn w:val="Normal"/>
    <w:uiPriority w:val="99"/>
    <w:rsid w:val="00F34CE4"/>
    <w:pPr>
      <w:spacing w:line="240" w:lineRule="atLeast"/>
      <w:jc w:val="both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pa-8">
    <w:name w:val="pa-8"/>
    <w:basedOn w:val="Normal"/>
    <w:uiPriority w:val="99"/>
    <w:rsid w:val="00F34CE4"/>
    <w:pPr>
      <w:spacing w:line="240" w:lineRule="atLeast"/>
      <w:jc w:val="both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pa-14">
    <w:name w:val="pa-14"/>
    <w:basedOn w:val="Normal"/>
    <w:uiPriority w:val="99"/>
    <w:rsid w:val="00F34CE4"/>
    <w:pPr>
      <w:spacing w:line="280" w:lineRule="atLeast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21">
    <w:name w:val="Основной текст 21"/>
    <w:basedOn w:val="Normal"/>
    <w:uiPriority w:val="99"/>
    <w:rsid w:val="00F34CE4"/>
    <w:pPr>
      <w:widowControl w:val="0"/>
      <w:spacing w:line="260" w:lineRule="exact"/>
      <w:ind w:left="284"/>
      <w:jc w:val="both"/>
    </w:pPr>
    <w:rPr>
      <w:sz w:val="22"/>
    </w:rPr>
  </w:style>
  <w:style w:type="character" w:customStyle="1" w:styleId="defaultlabelstyle1">
    <w:name w:val="defaultlabelstyle1"/>
    <w:basedOn w:val="DefaultParagraphFont"/>
    <w:uiPriority w:val="99"/>
    <w:rsid w:val="00F34CE4"/>
    <w:rPr>
      <w:rFonts w:ascii="Trebuchet MS" w:hAnsi="Trebuchet MS" w:cs="Times New Roman"/>
      <w:color w:val="333333"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semiHidden/>
    <w:rsid w:val="00F34CE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AF1AC6"/>
    <w:rPr>
      <w:sz w:val="20"/>
      <w:szCs w:val="20"/>
    </w:rPr>
  </w:style>
  <w:style w:type="paragraph" w:customStyle="1" w:styleId="1">
    <w:name w:val="Стиль1"/>
    <w:basedOn w:val="Normal"/>
    <w:uiPriority w:val="99"/>
    <w:rsid w:val="00F34CE4"/>
    <w:pPr>
      <w:ind w:firstLine="720"/>
      <w:jc w:val="both"/>
    </w:pPr>
    <w:rPr>
      <w:rFonts w:ascii="Peterburg" w:hAnsi="Peterburg"/>
      <w:sz w:val="24"/>
    </w:rPr>
  </w:style>
  <w:style w:type="paragraph" w:customStyle="1" w:styleId="a2">
    <w:name w:val="Стиль"/>
    <w:basedOn w:val="Normal"/>
    <w:uiPriority w:val="99"/>
    <w:rsid w:val="00F34CE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2">
    <w:name w:val="Уровень2"/>
    <w:basedOn w:val="Normal"/>
    <w:uiPriority w:val="99"/>
    <w:rsid w:val="00F34CE4"/>
    <w:pPr>
      <w:numPr>
        <w:numId w:val="38"/>
      </w:numPr>
      <w:tabs>
        <w:tab w:val="left" w:pos="993"/>
      </w:tabs>
      <w:spacing w:before="120" w:after="120"/>
      <w:jc w:val="both"/>
      <w:outlineLvl w:val="0"/>
    </w:pPr>
    <w:rPr>
      <w:rFonts w:ascii="Arial" w:hAnsi="Arial"/>
      <w:bCs/>
      <w:iCs/>
      <w:color w:val="000000"/>
      <w:sz w:val="24"/>
    </w:rPr>
  </w:style>
  <w:style w:type="paragraph" w:customStyle="1" w:styleId="3">
    <w:name w:val="Уровень3"/>
    <w:basedOn w:val="2"/>
    <w:uiPriority w:val="99"/>
    <w:rsid w:val="00F34CE4"/>
    <w:pPr>
      <w:numPr>
        <w:ilvl w:val="2"/>
      </w:numPr>
      <w:ind w:left="992" w:hanging="283"/>
    </w:pPr>
  </w:style>
  <w:style w:type="paragraph" w:styleId="BodyText3">
    <w:name w:val="Body Text 3"/>
    <w:basedOn w:val="Normal"/>
    <w:link w:val="BodyText3Char"/>
    <w:uiPriority w:val="99"/>
    <w:semiHidden/>
    <w:rsid w:val="00D2548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D25488"/>
    <w:rPr>
      <w:rFonts w:cs="Times New Roman"/>
      <w:sz w:val="16"/>
      <w:szCs w:val="16"/>
    </w:rPr>
  </w:style>
  <w:style w:type="character" w:customStyle="1" w:styleId="Iniiaiieoeoo">
    <w:name w:val="Iniiaiie o?eoo"/>
    <w:uiPriority w:val="99"/>
    <w:rsid w:val="00D25488"/>
  </w:style>
  <w:style w:type="paragraph" w:styleId="ListParagraph">
    <w:name w:val="List Paragraph"/>
    <w:basedOn w:val="Normal"/>
    <w:uiPriority w:val="99"/>
    <w:qFormat/>
    <w:rsid w:val="00124FA4"/>
    <w:pPr>
      <w:ind w:left="720"/>
      <w:contextualSpacing/>
    </w:pPr>
  </w:style>
  <w:style w:type="character" w:styleId="PageNumber">
    <w:name w:val="page number"/>
    <w:basedOn w:val="DefaultParagraphFont"/>
    <w:uiPriority w:val="99"/>
    <w:rsid w:val="006B4686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6497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97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40</TotalTime>
  <Pages>4</Pages>
  <Words>1841</Words>
  <Characters>10497</Characters>
  <Application>Microsoft Office Outlook</Application>
  <DocSecurity>0</DocSecurity>
  <Lines>0</Lines>
  <Paragraphs>0</Paragraphs>
  <ScaleCrop>false</ScaleCrop>
  <Company>Hewlett-Packard Company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_____</dc:title>
  <dc:subject/>
  <dc:creator>andreeva</dc:creator>
  <cp:keywords/>
  <dc:description/>
  <cp:lastModifiedBy>A.Yu.Vlasov</cp:lastModifiedBy>
  <cp:revision>21</cp:revision>
  <cp:lastPrinted>2014-04-08T12:00:00Z</cp:lastPrinted>
  <dcterms:created xsi:type="dcterms:W3CDTF">2013-02-12T11:27:00Z</dcterms:created>
  <dcterms:modified xsi:type="dcterms:W3CDTF">2014-04-08T12:23:00Z</dcterms:modified>
</cp:coreProperties>
</file>